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C85D8" w14:textId="663DD469" w:rsidR="008C2765" w:rsidRDefault="008C2765" w:rsidP="008C2765">
      <w:pPr>
        <w:spacing w:line="240" w:lineRule="auto"/>
      </w:pPr>
      <w:bookmarkStart w:id="0" w:name="_Toc306096623"/>
    </w:p>
    <w:p w14:paraId="115FE88B" w14:textId="455C1387" w:rsidR="008C2765" w:rsidRDefault="00D60D08" w:rsidP="0047008C">
      <w:pPr>
        <w:pStyle w:val="Kop1"/>
        <w:numPr>
          <w:ilvl w:val="0"/>
          <w:numId w:val="0"/>
        </w:numPr>
        <w:ind w:left="360" w:hanging="360"/>
      </w:pPr>
      <w:bookmarkStart w:id="1" w:name="_Toc449012471"/>
      <w:bookmarkStart w:id="2" w:name="_Toc506293809"/>
      <w:bookmarkStart w:id="3" w:name="_Toc96087600"/>
      <w:bookmarkEnd w:id="0"/>
      <w:r>
        <w:t xml:space="preserve">Bijlage </w:t>
      </w:r>
      <w:r w:rsidR="008C2765" w:rsidRPr="00511BF0">
        <w:t>Invulformulier</w:t>
      </w:r>
      <w:bookmarkEnd w:id="1"/>
      <w:r w:rsidR="008C2765" w:rsidRPr="00511BF0">
        <w:t xml:space="preserve"> marktconsultatie </w:t>
      </w:r>
      <w:sdt>
        <w:sdtPr>
          <w:tag w:val="B=UxDocumentForm/uxSubtitelField"/>
          <w:id w:val="-71741416"/>
          <w:dataBinding w:prefixMappings="xmlns:ns0='http://www.keyscript.nl/huisstijl/UxDocumentForm' " w:xpath="/ns0:variabelen[1]/ns0:UxDocumentForm[1]/ns0:uxSubtitelField[1]" w:storeItemID="{30024A26-C9DD-46C4-8607-F1118F24DCAD}"/>
          <w:text/>
        </w:sdtPr>
        <w:sdtEndPr/>
        <w:sdtContent>
          <w:r w:rsidR="00DD272D">
            <w:t>Horecastewards</w:t>
          </w:r>
        </w:sdtContent>
      </w:sdt>
      <w:bookmarkEnd w:id="2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4700"/>
      </w:tblGrid>
      <w:tr w:rsidR="008C2765" w:rsidRPr="00456E36" w14:paraId="7ABD381A" w14:textId="77777777" w:rsidTr="002B13F6">
        <w:trPr>
          <w:trHeight w:val="400"/>
        </w:trPr>
        <w:tc>
          <w:tcPr>
            <w:tcW w:w="5000" w:type="pct"/>
            <w:gridSpan w:val="2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68CE40" w14:textId="77777777" w:rsidR="008C2765" w:rsidRPr="00456E36" w:rsidRDefault="008C2765" w:rsidP="00511BF0">
            <w:r w:rsidRPr="00456E36">
              <w:t>Bedrijfsgegevens</w:t>
            </w:r>
          </w:p>
        </w:tc>
      </w:tr>
      <w:tr w:rsidR="008C2765" w:rsidRPr="00456E36" w14:paraId="33BFEE7F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481E28E4" w14:textId="77777777" w:rsidR="008C2765" w:rsidRPr="00456E36" w:rsidRDefault="008C2765" w:rsidP="00511BF0">
            <w:r w:rsidRPr="00456E36">
              <w:t xml:space="preserve">Officiële naam en rechtsvorm </w:t>
            </w:r>
            <w:r>
              <w:t xml:space="preserve">geïnteresseerde partij 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48139ECD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0CCE8A9B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652D57AD" w14:textId="77777777" w:rsidR="008C2765" w:rsidRPr="00456E36" w:rsidRDefault="008C2765" w:rsidP="00511BF0">
            <w:r w:rsidRPr="00456E36">
              <w:t>Vestigingsadres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17896403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7944F3D2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6AA802AB" w14:textId="77777777" w:rsidR="008C2765" w:rsidRPr="00456E36" w:rsidRDefault="008C2765" w:rsidP="00511BF0">
            <w:r w:rsidRPr="00456E36">
              <w:t>Postcode en plaats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4A7B5A53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4C435154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654ABF0A" w14:textId="77777777" w:rsidR="008C2765" w:rsidRPr="00456E36" w:rsidRDefault="008C2765" w:rsidP="00511BF0">
            <w:r w:rsidRPr="00456E36">
              <w:t>Postadres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7F8FD74B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020F0A96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4D93F1BC" w14:textId="77777777" w:rsidR="008C2765" w:rsidRPr="00456E36" w:rsidRDefault="008C2765" w:rsidP="00511BF0">
            <w:r w:rsidRPr="00456E36">
              <w:t>Postcode en plaats (postadres)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3FAD9A8E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414FE3CE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1615DD88" w14:textId="77777777" w:rsidR="008C2765" w:rsidRPr="00456E36" w:rsidRDefault="008C2765" w:rsidP="00511BF0">
            <w:r w:rsidRPr="00456E36">
              <w:t xml:space="preserve">Land van vestiging </w:t>
            </w:r>
            <w:r>
              <w:t xml:space="preserve">geïnteresseerde partij 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5FE0775C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4BA919EA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30E33871" w14:textId="77777777" w:rsidR="008C2765" w:rsidRPr="00456E36" w:rsidRDefault="008C2765" w:rsidP="00511BF0">
            <w:r w:rsidRPr="00456E36">
              <w:t xml:space="preserve">Contactpersoon voor deze </w:t>
            </w:r>
            <w:r>
              <w:t>marktconsultatie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17F92264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6204B837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3153F9B4" w14:textId="77777777" w:rsidR="008C2765" w:rsidRPr="00456E36" w:rsidRDefault="008C2765" w:rsidP="00511BF0">
            <w:r w:rsidRPr="00456E36">
              <w:t>Functie contactpersoon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7D9F441B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74062875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6A1C1249" w14:textId="77777777" w:rsidR="008C2765" w:rsidRPr="00456E36" w:rsidRDefault="008C2765" w:rsidP="00511BF0">
            <w:r w:rsidRPr="00456E36">
              <w:t>Telefoon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51F66178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07D36B63" w14:textId="77777777" w:rsidTr="002B13F6">
        <w:trPr>
          <w:trHeight w:val="400"/>
        </w:trPr>
        <w:tc>
          <w:tcPr>
            <w:tcW w:w="2266" w:type="pct"/>
            <w:tcMar>
              <w:top w:w="28" w:type="dxa"/>
              <w:bottom w:w="28" w:type="dxa"/>
            </w:tcMar>
            <w:vAlign w:val="center"/>
          </w:tcPr>
          <w:p w14:paraId="2B4B17FA" w14:textId="77777777" w:rsidR="008C2765" w:rsidRPr="00456E36" w:rsidRDefault="008C2765" w:rsidP="00511BF0">
            <w:r w:rsidRPr="00456E36">
              <w:t>e-mail adres</w:t>
            </w:r>
          </w:p>
        </w:tc>
        <w:tc>
          <w:tcPr>
            <w:tcW w:w="2734" w:type="pct"/>
            <w:tcMar>
              <w:top w:w="28" w:type="dxa"/>
              <w:bottom w:w="28" w:type="dxa"/>
            </w:tcMar>
            <w:vAlign w:val="center"/>
          </w:tcPr>
          <w:p w14:paraId="7AE394E1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50E4B27F" w14:textId="77777777" w:rsidTr="002B13F6">
        <w:trPr>
          <w:trHeight w:val="400"/>
        </w:trPr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4CB5ACD" w14:textId="77777777" w:rsidR="008C2765" w:rsidRPr="00456E36" w:rsidRDefault="008C2765" w:rsidP="00511BF0">
            <w:r w:rsidRPr="00456E36">
              <w:t>Internetadres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676043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2765" w:rsidRPr="00456E36" w14:paraId="737910B8" w14:textId="77777777" w:rsidTr="002B13F6">
        <w:trPr>
          <w:trHeight w:val="569"/>
        </w:trPr>
        <w:tc>
          <w:tcPr>
            <w:tcW w:w="2266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A088E7" w14:textId="77777777" w:rsidR="008C2765" w:rsidRPr="00456E36" w:rsidRDefault="008C2765" w:rsidP="00511BF0">
            <w:r w:rsidRPr="00456E36">
              <w:t>Eventuele opmerkingen en/of bijzonderheden</w:t>
            </w:r>
          </w:p>
        </w:tc>
        <w:tc>
          <w:tcPr>
            <w:tcW w:w="2734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B0ECCB" w14:textId="77777777" w:rsidR="008C2765" w:rsidRPr="00456E36" w:rsidRDefault="008C2765" w:rsidP="00511B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6834F0B" w14:textId="1A66931E" w:rsidR="008C2765" w:rsidRDefault="008C2765" w:rsidP="00511BF0">
      <w:pPr>
        <w:jc w:val="both"/>
      </w:pPr>
    </w:p>
    <w:p w14:paraId="6C26B10D" w14:textId="55EE9968" w:rsidR="005878A1" w:rsidRPr="005878A1" w:rsidRDefault="005878A1" w:rsidP="00511BF0">
      <w:pPr>
        <w:jc w:val="both"/>
        <w:rPr>
          <w:b/>
          <w:bCs/>
        </w:rPr>
      </w:pPr>
      <w:r w:rsidRPr="005878A1">
        <w:rPr>
          <w:b/>
          <w:bCs/>
        </w:rPr>
        <w:t xml:space="preserve">Vragen aan de markt. </w:t>
      </w:r>
    </w:p>
    <w:p w14:paraId="3D800046" w14:textId="77777777" w:rsidR="005878A1" w:rsidRDefault="005878A1" w:rsidP="00511BF0">
      <w:pPr>
        <w:jc w:val="both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7467"/>
      </w:tblGrid>
      <w:tr w:rsidR="002B13F6" w14:paraId="5130D5FD" w14:textId="77777777" w:rsidTr="002B13F6">
        <w:tc>
          <w:tcPr>
            <w:tcW w:w="1129" w:type="dxa"/>
          </w:tcPr>
          <w:p w14:paraId="19B7BD9F" w14:textId="5834AA93" w:rsidR="002B13F6" w:rsidRPr="002B13F6" w:rsidRDefault="002B13F6" w:rsidP="002B13F6">
            <w:pPr>
              <w:pStyle w:val="DHGenummerd"/>
              <w:numPr>
                <w:ilvl w:val="0"/>
                <w:numId w:val="0"/>
              </w:numPr>
              <w:ind w:left="284" w:hanging="284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Vraag 1</w:t>
            </w:r>
          </w:p>
        </w:tc>
        <w:tc>
          <w:tcPr>
            <w:tcW w:w="7467" w:type="dxa"/>
          </w:tcPr>
          <w:p w14:paraId="313B7629" w14:textId="3253A2DB" w:rsidR="002B13F6" w:rsidRPr="002B13F6" w:rsidRDefault="002B13F6" w:rsidP="002B13F6">
            <w:pPr>
              <w:pStyle w:val="DHGenummerd"/>
              <w:numPr>
                <w:ilvl w:val="0"/>
                <w:numId w:val="0"/>
              </w:numPr>
              <w:ind w:left="36" w:hanging="36"/>
            </w:pPr>
            <w:r>
              <w:t>Wat is uw visie op de inzet van horecastewards of gelijke soortige functie en de samenwerking met de politie en horecaportiers?</w:t>
            </w:r>
          </w:p>
        </w:tc>
      </w:tr>
      <w:tr w:rsidR="002B13F6" w14:paraId="3FAB6E53" w14:textId="77777777" w:rsidTr="002B13F6">
        <w:tc>
          <w:tcPr>
            <w:tcW w:w="1129" w:type="dxa"/>
          </w:tcPr>
          <w:p w14:paraId="40B548DD" w14:textId="65A73EB0" w:rsidR="002B13F6" w:rsidRPr="002B13F6" w:rsidRDefault="002B13F6" w:rsidP="00511BF0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598E359B" w14:textId="38F24106" w:rsidR="002B13F6" w:rsidRDefault="002B13F6" w:rsidP="00511BF0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52FC70F9" w14:textId="77777777" w:rsidTr="002B13F6">
        <w:tc>
          <w:tcPr>
            <w:tcW w:w="1129" w:type="dxa"/>
          </w:tcPr>
          <w:p w14:paraId="29A50237" w14:textId="77777777" w:rsidR="002B13F6" w:rsidRDefault="002B13F6" w:rsidP="00511BF0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  <w:tc>
          <w:tcPr>
            <w:tcW w:w="7467" w:type="dxa"/>
          </w:tcPr>
          <w:p w14:paraId="2EB43906" w14:textId="05B91D48" w:rsidR="002B13F6" w:rsidRDefault="002B13F6" w:rsidP="00511BF0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0551C8B5" w14:textId="77777777" w:rsidTr="002B13F6">
        <w:tc>
          <w:tcPr>
            <w:tcW w:w="1129" w:type="dxa"/>
          </w:tcPr>
          <w:p w14:paraId="10EFF486" w14:textId="3495DDF0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2</w:t>
            </w:r>
          </w:p>
        </w:tc>
        <w:tc>
          <w:tcPr>
            <w:tcW w:w="7467" w:type="dxa"/>
          </w:tcPr>
          <w:p w14:paraId="68CD982B" w14:textId="77777777" w:rsidR="002B13F6" w:rsidRDefault="002B13F6" w:rsidP="002B13F6">
            <w:pPr>
              <w:pStyle w:val="DHGenummerd"/>
              <w:numPr>
                <w:ilvl w:val="0"/>
                <w:numId w:val="0"/>
              </w:numPr>
              <w:ind w:left="36" w:hanging="36"/>
              <w:rPr>
                <w:rFonts w:ascii="Georgia" w:eastAsia="Georgia" w:hAnsi="Georgia"/>
              </w:rPr>
            </w:pPr>
            <w:r w:rsidRPr="268C2FB3">
              <w:rPr>
                <w:rFonts w:ascii="Georgia" w:eastAsia="Georgia" w:hAnsi="Georgia"/>
              </w:rPr>
              <w:t>Wat is</w:t>
            </w:r>
            <w:r w:rsidRPr="1FAB5F60">
              <w:rPr>
                <w:rFonts w:ascii="Georgia" w:eastAsia="Georgia" w:hAnsi="Georgia"/>
              </w:rPr>
              <w:t xml:space="preserve"> </w:t>
            </w:r>
            <w:r w:rsidRPr="30E27575">
              <w:rPr>
                <w:rFonts w:ascii="Georgia" w:eastAsia="Georgia" w:hAnsi="Georgia"/>
              </w:rPr>
              <w:t xml:space="preserve">uw ervaring </w:t>
            </w:r>
            <w:r w:rsidRPr="1FAB5F60">
              <w:rPr>
                <w:rFonts w:ascii="Georgia" w:eastAsia="Georgia" w:hAnsi="Georgia"/>
              </w:rPr>
              <w:t>met betrekking tot de inzet van horecastewards</w:t>
            </w:r>
            <w:r>
              <w:rPr>
                <w:rFonts w:ascii="Georgia" w:eastAsia="Georgia" w:hAnsi="Georgia"/>
              </w:rPr>
              <w:t xml:space="preserve"> of gelijk soortige functie</w:t>
            </w:r>
            <w:r w:rsidRPr="1FAB5F60">
              <w:rPr>
                <w:rFonts w:ascii="Georgia" w:eastAsia="Georgia" w:hAnsi="Georgia"/>
              </w:rPr>
              <w:t>?</w:t>
            </w:r>
          </w:p>
          <w:p w14:paraId="3986D979" w14:textId="58199748" w:rsidR="002B13F6" w:rsidRPr="002B13F6" w:rsidRDefault="002B13F6" w:rsidP="002B13F6">
            <w:pPr>
              <w:pStyle w:val="DHGenummerd"/>
              <w:numPr>
                <w:ilvl w:val="0"/>
                <w:numId w:val="0"/>
              </w:numPr>
              <w:ind w:left="36" w:hanging="36"/>
              <w:rPr>
                <w:rFonts w:eastAsiaTheme="minorEastAsia" w:cstheme="minorBidi"/>
              </w:rPr>
            </w:pPr>
          </w:p>
        </w:tc>
      </w:tr>
      <w:tr w:rsidR="002B13F6" w14:paraId="28B76CDB" w14:textId="77777777" w:rsidTr="002B13F6">
        <w:tc>
          <w:tcPr>
            <w:tcW w:w="1129" w:type="dxa"/>
          </w:tcPr>
          <w:p w14:paraId="53E8442F" w14:textId="078F3F1F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2D8D81C0" w14:textId="608470CD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36C6FD65" w14:textId="77777777" w:rsidTr="002B13F6">
        <w:tc>
          <w:tcPr>
            <w:tcW w:w="1129" w:type="dxa"/>
          </w:tcPr>
          <w:p w14:paraId="7EB604F3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  <w:tc>
          <w:tcPr>
            <w:tcW w:w="7467" w:type="dxa"/>
          </w:tcPr>
          <w:p w14:paraId="1FD7D9B0" w14:textId="108CA581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47B11B7C" w14:textId="77777777" w:rsidTr="002B13F6">
        <w:tc>
          <w:tcPr>
            <w:tcW w:w="1129" w:type="dxa"/>
          </w:tcPr>
          <w:p w14:paraId="2B55AA50" w14:textId="4FB07A7F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3</w:t>
            </w:r>
          </w:p>
        </w:tc>
        <w:tc>
          <w:tcPr>
            <w:tcW w:w="7467" w:type="dxa"/>
          </w:tcPr>
          <w:p w14:paraId="2FF4A98F" w14:textId="77777777" w:rsidR="002B13F6" w:rsidRDefault="002B13F6" w:rsidP="002B13F6">
            <w:pPr>
              <w:pStyle w:val="DHGenummerd"/>
              <w:numPr>
                <w:ilvl w:val="0"/>
                <w:numId w:val="0"/>
              </w:numPr>
              <w:rPr>
                <w:rFonts w:ascii="Georgia" w:eastAsia="Georgia" w:hAnsi="Georgia"/>
                <w:szCs w:val="19"/>
              </w:rPr>
            </w:pPr>
            <w:r w:rsidRPr="72967196">
              <w:rPr>
                <w:rFonts w:ascii="Georgia" w:eastAsia="Georgia" w:hAnsi="Georgia"/>
                <w:szCs w:val="19"/>
              </w:rPr>
              <w:t xml:space="preserve">Welke vorm </w:t>
            </w:r>
            <w:r w:rsidRPr="15E8879E">
              <w:rPr>
                <w:rFonts w:ascii="Georgia" w:eastAsia="Georgia" w:hAnsi="Georgia"/>
                <w:szCs w:val="19"/>
              </w:rPr>
              <w:t xml:space="preserve">van </w:t>
            </w:r>
            <w:r w:rsidRPr="393A9DA5">
              <w:rPr>
                <w:rFonts w:ascii="Georgia" w:eastAsia="Georgia" w:hAnsi="Georgia"/>
                <w:szCs w:val="19"/>
              </w:rPr>
              <w:t>verslaglegging</w:t>
            </w:r>
            <w:r w:rsidRPr="6F2AE2E6">
              <w:rPr>
                <w:rFonts w:ascii="Georgia" w:eastAsia="Georgia" w:hAnsi="Georgia"/>
                <w:szCs w:val="19"/>
              </w:rPr>
              <w:t xml:space="preserve"> </w:t>
            </w:r>
            <w:r w:rsidRPr="0AD3CE98">
              <w:rPr>
                <w:rFonts w:ascii="Georgia" w:eastAsia="Georgia" w:hAnsi="Georgia"/>
                <w:szCs w:val="19"/>
              </w:rPr>
              <w:t xml:space="preserve">bij </w:t>
            </w:r>
            <w:r w:rsidRPr="013F2443">
              <w:rPr>
                <w:rFonts w:ascii="Georgia" w:eastAsia="Georgia" w:hAnsi="Georgia"/>
                <w:szCs w:val="19"/>
              </w:rPr>
              <w:t>incidenten</w:t>
            </w:r>
            <w:r w:rsidRPr="60DF2096">
              <w:rPr>
                <w:rFonts w:ascii="Georgia" w:eastAsia="Georgia" w:hAnsi="Georgia"/>
                <w:szCs w:val="19"/>
              </w:rPr>
              <w:t xml:space="preserve"> </w:t>
            </w:r>
            <w:r w:rsidRPr="4E0C6BF6">
              <w:rPr>
                <w:rFonts w:ascii="Georgia" w:eastAsia="Georgia" w:hAnsi="Georgia"/>
                <w:szCs w:val="19"/>
              </w:rPr>
              <w:t>hanteert</w:t>
            </w:r>
            <w:r w:rsidRPr="0431369E">
              <w:rPr>
                <w:rFonts w:ascii="Georgia" w:eastAsia="Georgia" w:hAnsi="Georgia"/>
                <w:szCs w:val="19"/>
              </w:rPr>
              <w:t xml:space="preserve"> </w:t>
            </w:r>
            <w:r w:rsidRPr="1291CA32">
              <w:rPr>
                <w:rFonts w:ascii="Georgia" w:eastAsia="Georgia" w:hAnsi="Georgia"/>
                <w:szCs w:val="19"/>
              </w:rPr>
              <w:t>u</w:t>
            </w:r>
            <w:r w:rsidRPr="0431369E">
              <w:rPr>
                <w:rFonts w:ascii="Georgia" w:eastAsia="Georgia" w:hAnsi="Georgia"/>
                <w:szCs w:val="19"/>
              </w:rPr>
              <w:t>?</w:t>
            </w:r>
          </w:p>
          <w:p w14:paraId="0AF3D7F9" w14:textId="65BA1CED" w:rsidR="002B13F6" w:rsidRPr="002B13F6" w:rsidRDefault="002B13F6" w:rsidP="002B13F6">
            <w:pPr>
              <w:pStyle w:val="DHGenummerd"/>
              <w:numPr>
                <w:ilvl w:val="0"/>
                <w:numId w:val="0"/>
              </w:numPr>
            </w:pPr>
          </w:p>
        </w:tc>
      </w:tr>
      <w:tr w:rsidR="002B13F6" w14:paraId="5266428E" w14:textId="77777777" w:rsidTr="002B13F6">
        <w:tc>
          <w:tcPr>
            <w:tcW w:w="1129" w:type="dxa"/>
          </w:tcPr>
          <w:p w14:paraId="3A3FAFD0" w14:textId="1110A3A0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70784E71" w14:textId="1073819A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1B83915E" w14:textId="77777777" w:rsidTr="002B13F6">
        <w:tc>
          <w:tcPr>
            <w:tcW w:w="1129" w:type="dxa"/>
          </w:tcPr>
          <w:p w14:paraId="55E3751B" w14:textId="77777777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12106F1E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333ABFE9" w14:textId="77777777" w:rsidTr="002B13F6">
        <w:tc>
          <w:tcPr>
            <w:tcW w:w="1129" w:type="dxa"/>
          </w:tcPr>
          <w:p w14:paraId="1DC3F6EC" w14:textId="5C5D9790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4</w:t>
            </w:r>
          </w:p>
        </w:tc>
        <w:tc>
          <w:tcPr>
            <w:tcW w:w="7467" w:type="dxa"/>
          </w:tcPr>
          <w:p w14:paraId="01E46D1E" w14:textId="130FF1C0" w:rsidR="002B13F6" w:rsidRPr="002B13F6" w:rsidRDefault="002B13F6" w:rsidP="002B13F6">
            <w:pPr>
              <w:pStyle w:val="DHGenummerd"/>
              <w:numPr>
                <w:ilvl w:val="0"/>
                <w:numId w:val="0"/>
              </w:numPr>
            </w:pPr>
            <w:r>
              <w:t>Aan welke competenties dient het in te zetten personeel in uw ogen te voldoen ter aanvulling op hoofdstuk 1.2 ? Hoe kan dit worden aangetoond?</w:t>
            </w:r>
          </w:p>
        </w:tc>
      </w:tr>
      <w:tr w:rsidR="002B13F6" w14:paraId="3111587C" w14:textId="77777777" w:rsidTr="002B13F6">
        <w:tc>
          <w:tcPr>
            <w:tcW w:w="1129" w:type="dxa"/>
          </w:tcPr>
          <w:p w14:paraId="702CBDD2" w14:textId="6DD4C1DC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7F7B1CEB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3DBA7D6C" w14:textId="77777777" w:rsidTr="002B13F6">
        <w:tc>
          <w:tcPr>
            <w:tcW w:w="1129" w:type="dxa"/>
          </w:tcPr>
          <w:p w14:paraId="5DA0115A" w14:textId="77777777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60C697CD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557C18F3" w14:textId="77777777" w:rsidTr="002B13F6">
        <w:tc>
          <w:tcPr>
            <w:tcW w:w="1129" w:type="dxa"/>
          </w:tcPr>
          <w:p w14:paraId="4E3F39C2" w14:textId="5B074185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lastRenderedPageBreak/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5</w:t>
            </w:r>
          </w:p>
        </w:tc>
        <w:tc>
          <w:tcPr>
            <w:tcW w:w="7467" w:type="dxa"/>
          </w:tcPr>
          <w:p w14:paraId="6A979D58" w14:textId="23418ACA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00A46868">
              <w:t xml:space="preserve">Wat is volgens </w:t>
            </w:r>
            <w:r>
              <w:t>u</w:t>
            </w:r>
            <w:r w:rsidRPr="00A46868">
              <w:t xml:space="preserve"> een slimme manier van aanbesteden gegeven de </w:t>
            </w:r>
            <w:r>
              <w:t>situatie</w:t>
            </w:r>
            <w:r w:rsidRPr="00A46868">
              <w:t>? Waarom zou dit een slimme manier van aanbesteden zijn</w:t>
            </w:r>
            <w:r>
              <w:t>?</w:t>
            </w:r>
          </w:p>
        </w:tc>
      </w:tr>
      <w:tr w:rsidR="002B13F6" w14:paraId="278290B6" w14:textId="77777777" w:rsidTr="002B13F6">
        <w:tc>
          <w:tcPr>
            <w:tcW w:w="1129" w:type="dxa"/>
          </w:tcPr>
          <w:p w14:paraId="335A0245" w14:textId="54A4B01A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1F15EF1B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5AE5818D" w14:textId="77777777" w:rsidTr="002B13F6">
        <w:tc>
          <w:tcPr>
            <w:tcW w:w="1129" w:type="dxa"/>
          </w:tcPr>
          <w:p w14:paraId="56EB8AC4" w14:textId="77777777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2537708C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552E48A6" w14:textId="77777777" w:rsidTr="002B13F6">
        <w:tc>
          <w:tcPr>
            <w:tcW w:w="1129" w:type="dxa"/>
          </w:tcPr>
          <w:p w14:paraId="25588295" w14:textId="25EA6640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6</w:t>
            </w:r>
          </w:p>
        </w:tc>
        <w:tc>
          <w:tcPr>
            <w:tcW w:w="7467" w:type="dxa"/>
          </w:tcPr>
          <w:p w14:paraId="681E41DB" w14:textId="77777777" w:rsidR="002B13F6" w:rsidRDefault="002B13F6" w:rsidP="002B13F6">
            <w:pPr>
              <w:pStyle w:val="DHGenummerd"/>
              <w:numPr>
                <w:ilvl w:val="0"/>
                <w:numId w:val="0"/>
              </w:numPr>
              <w:ind w:left="284" w:hanging="284"/>
            </w:pPr>
            <w:r>
              <w:t xml:space="preserve">Wat zijn volgens u relevante geschiktheidscriteria? Kunt u dit nader toelichten? </w:t>
            </w:r>
          </w:p>
          <w:p w14:paraId="4F965456" w14:textId="1E9C2AAF" w:rsidR="002B13F6" w:rsidRPr="002B13F6" w:rsidRDefault="002B13F6" w:rsidP="002B13F6">
            <w:pPr>
              <w:pStyle w:val="DHGenummerd"/>
              <w:numPr>
                <w:ilvl w:val="0"/>
                <w:numId w:val="0"/>
              </w:numPr>
              <w:ind w:left="284" w:hanging="284"/>
            </w:pPr>
          </w:p>
        </w:tc>
      </w:tr>
      <w:tr w:rsidR="002B13F6" w14:paraId="2F24DAC7" w14:textId="77777777" w:rsidTr="002B13F6">
        <w:tc>
          <w:tcPr>
            <w:tcW w:w="1129" w:type="dxa"/>
          </w:tcPr>
          <w:p w14:paraId="10578DA5" w14:textId="37B451E8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09E19BDB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693C62EA" w14:textId="77777777" w:rsidTr="002B13F6">
        <w:tc>
          <w:tcPr>
            <w:tcW w:w="1129" w:type="dxa"/>
          </w:tcPr>
          <w:p w14:paraId="5FCB9A06" w14:textId="77777777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20E0C042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446AF7F4" w14:textId="77777777" w:rsidTr="002B13F6">
        <w:tc>
          <w:tcPr>
            <w:tcW w:w="1129" w:type="dxa"/>
          </w:tcPr>
          <w:p w14:paraId="05E57FE5" w14:textId="2E9B3D7A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7</w:t>
            </w:r>
          </w:p>
        </w:tc>
        <w:tc>
          <w:tcPr>
            <w:tcW w:w="7467" w:type="dxa"/>
          </w:tcPr>
          <w:p w14:paraId="506817EE" w14:textId="5D6BD395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00A46868">
              <w:t xml:space="preserve">Wat zijn volgens </w:t>
            </w:r>
            <w:r>
              <w:t>u</w:t>
            </w:r>
            <w:r w:rsidRPr="00A46868">
              <w:t xml:space="preserve"> zinvolle gunningscriteria? Licht toe waarom dit zinvolle gunningscriteria zijn</w:t>
            </w:r>
            <w:r>
              <w:t>.</w:t>
            </w:r>
          </w:p>
        </w:tc>
      </w:tr>
      <w:tr w:rsidR="002B13F6" w14:paraId="4E9E65D7" w14:textId="77777777" w:rsidTr="002B13F6">
        <w:tc>
          <w:tcPr>
            <w:tcW w:w="1129" w:type="dxa"/>
          </w:tcPr>
          <w:p w14:paraId="0BF29D69" w14:textId="1D449B04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758D73BF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3D9C0D1A" w14:textId="77777777" w:rsidTr="002B13F6">
        <w:tc>
          <w:tcPr>
            <w:tcW w:w="1129" w:type="dxa"/>
          </w:tcPr>
          <w:p w14:paraId="0F2B7C6A" w14:textId="77777777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1250B77E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6D7F062F" w14:textId="77777777" w:rsidTr="002B13F6">
        <w:tc>
          <w:tcPr>
            <w:tcW w:w="1129" w:type="dxa"/>
          </w:tcPr>
          <w:p w14:paraId="51266455" w14:textId="356979B0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8</w:t>
            </w:r>
          </w:p>
        </w:tc>
        <w:tc>
          <w:tcPr>
            <w:tcW w:w="7467" w:type="dxa"/>
          </w:tcPr>
          <w:p w14:paraId="48E3FD73" w14:textId="4229592F" w:rsidR="002B13F6" w:rsidRDefault="002B13F6" w:rsidP="002B13F6">
            <w:pP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  <w:r w:rsidRPr="7D31AE47">
              <w:rPr>
                <w:rFonts w:ascii="Georgia" w:eastAsia="Georgia" w:hAnsi="Georgia"/>
              </w:rPr>
              <w:t>Welke verhouding tussen prijs en kwaliteit stelt u voor? Kunt u dit nader beargumenteren</w:t>
            </w:r>
            <w:r>
              <w:rPr>
                <w:rFonts w:ascii="Georgia" w:eastAsia="Georgia" w:hAnsi="Georgia"/>
              </w:rPr>
              <w:t>.</w:t>
            </w:r>
          </w:p>
        </w:tc>
      </w:tr>
      <w:tr w:rsidR="002B13F6" w14:paraId="3FF26B08" w14:textId="77777777" w:rsidTr="002B13F6">
        <w:tc>
          <w:tcPr>
            <w:tcW w:w="1129" w:type="dxa"/>
          </w:tcPr>
          <w:p w14:paraId="41EC2909" w14:textId="1F9AFC99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1BEF21DA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00D8B710" w14:textId="77777777" w:rsidTr="002B13F6">
        <w:tc>
          <w:tcPr>
            <w:tcW w:w="1129" w:type="dxa"/>
          </w:tcPr>
          <w:p w14:paraId="30679F87" w14:textId="77777777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125FD0C4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09847CED" w14:textId="77777777" w:rsidTr="002B13F6">
        <w:tc>
          <w:tcPr>
            <w:tcW w:w="1129" w:type="dxa"/>
          </w:tcPr>
          <w:p w14:paraId="57FF9BA7" w14:textId="5DE052AA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9</w:t>
            </w:r>
          </w:p>
        </w:tc>
        <w:tc>
          <w:tcPr>
            <w:tcW w:w="7467" w:type="dxa"/>
          </w:tcPr>
          <w:p w14:paraId="55E3C8D3" w14:textId="77777777" w:rsidR="002B13F6" w:rsidRPr="00A46868" w:rsidRDefault="002B13F6" w:rsidP="002B13F6">
            <w:pPr>
              <w:pStyle w:val="DHGenummerd"/>
              <w:numPr>
                <w:ilvl w:val="0"/>
                <w:numId w:val="0"/>
              </w:numPr>
              <w:ind w:left="284" w:hanging="284"/>
            </w:pPr>
            <w:r>
              <w:t xml:space="preserve">Welke indicatoren zijn geschikt om de kwaliteit van de dienstverlening te beoordelen? </w:t>
            </w:r>
          </w:p>
          <w:p w14:paraId="0403313C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B13F6" w14:paraId="0F0B3783" w14:textId="77777777" w:rsidTr="002B13F6">
        <w:tc>
          <w:tcPr>
            <w:tcW w:w="1129" w:type="dxa"/>
          </w:tcPr>
          <w:p w14:paraId="1041D2D1" w14:textId="66D4DE58" w:rsidR="002B13F6" w:rsidRPr="002B13F6" w:rsidRDefault="002B13F6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48415FF6" w14:textId="77777777" w:rsidR="002B13F6" w:rsidRDefault="002B13F6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F4251" w14:paraId="6B516A54" w14:textId="77777777" w:rsidTr="002B13F6">
        <w:tc>
          <w:tcPr>
            <w:tcW w:w="1129" w:type="dxa"/>
          </w:tcPr>
          <w:p w14:paraId="69BA04D3" w14:textId="77777777" w:rsidR="002F4251" w:rsidRPr="002B13F6" w:rsidRDefault="002F4251" w:rsidP="002B13F6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</w:p>
        </w:tc>
        <w:tc>
          <w:tcPr>
            <w:tcW w:w="7467" w:type="dxa"/>
          </w:tcPr>
          <w:p w14:paraId="205801FF" w14:textId="77777777" w:rsidR="002F4251" w:rsidRDefault="002F4251" w:rsidP="002B13F6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  <w:tr w:rsidR="002F4251" w14:paraId="0648ECF5" w14:textId="77777777" w:rsidTr="002B13F6">
        <w:tc>
          <w:tcPr>
            <w:tcW w:w="1129" w:type="dxa"/>
          </w:tcPr>
          <w:p w14:paraId="75548677" w14:textId="2FD7A327" w:rsidR="002F4251" w:rsidRPr="002B13F6" w:rsidRDefault="002F4251" w:rsidP="002F4251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 xml:space="preserve">Vraag </w:t>
            </w:r>
            <w:r>
              <w:rPr>
                <w:rFonts w:eastAsiaTheme="majorEastAsia" w:cstheme="majorBidi"/>
                <w:color w:val="000000" w:themeColor="text1"/>
                <w:szCs w:val="19"/>
              </w:rPr>
              <w:t>10</w:t>
            </w:r>
          </w:p>
        </w:tc>
        <w:tc>
          <w:tcPr>
            <w:tcW w:w="7467" w:type="dxa"/>
          </w:tcPr>
          <w:p w14:paraId="46B76FCD" w14:textId="1FC3C4D5" w:rsidR="002F4251" w:rsidRPr="002F4251" w:rsidRDefault="002F4251" w:rsidP="002F4251">
            <w:pPr>
              <w:pStyle w:val="DHGenummerd"/>
              <w:numPr>
                <w:ilvl w:val="0"/>
                <w:numId w:val="0"/>
              </w:numPr>
            </w:pPr>
            <w:r>
              <w:t>Heeft u nog tips voor de gemeente Den Haag met betrekking tot het aanbesteden van de dienstverlening?</w:t>
            </w:r>
          </w:p>
        </w:tc>
      </w:tr>
      <w:tr w:rsidR="002F4251" w14:paraId="3C5DA899" w14:textId="77777777" w:rsidTr="002B13F6">
        <w:tc>
          <w:tcPr>
            <w:tcW w:w="1129" w:type="dxa"/>
          </w:tcPr>
          <w:p w14:paraId="7A182AD7" w14:textId="5787F805" w:rsidR="002F4251" w:rsidRPr="002B13F6" w:rsidRDefault="002F4251" w:rsidP="002F4251">
            <w:pPr>
              <w:jc w:val="both"/>
              <w:rPr>
                <w:rFonts w:eastAsiaTheme="majorEastAsia" w:cstheme="majorBidi"/>
                <w:color w:val="000000" w:themeColor="text1"/>
                <w:szCs w:val="19"/>
              </w:rPr>
            </w:pPr>
            <w:r w:rsidRPr="002B13F6">
              <w:rPr>
                <w:rFonts w:eastAsiaTheme="majorEastAsia" w:cstheme="majorBidi"/>
                <w:color w:val="000000" w:themeColor="text1"/>
                <w:szCs w:val="19"/>
              </w:rPr>
              <w:t>Antwoord</w:t>
            </w:r>
          </w:p>
        </w:tc>
        <w:tc>
          <w:tcPr>
            <w:tcW w:w="7467" w:type="dxa"/>
          </w:tcPr>
          <w:p w14:paraId="0C3084A7" w14:textId="77777777" w:rsidR="002F4251" w:rsidRDefault="002F4251" w:rsidP="002F4251">
            <w:pPr>
              <w:jc w:val="both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2"/>
                <w:szCs w:val="26"/>
              </w:rPr>
            </w:pPr>
          </w:p>
        </w:tc>
      </w:tr>
    </w:tbl>
    <w:p w14:paraId="5E6BE4B2" w14:textId="77777777" w:rsidR="008C2765" w:rsidRDefault="008C2765" w:rsidP="00511BF0">
      <w:pPr>
        <w:jc w:val="both"/>
        <w:rPr>
          <w:rFonts w:asciiTheme="majorHAnsi" w:eastAsiaTheme="majorEastAsia" w:hAnsiTheme="majorHAnsi" w:cstheme="majorBidi"/>
          <w:b/>
          <w:bCs/>
          <w:color w:val="000000" w:themeColor="text1"/>
          <w:sz w:val="22"/>
          <w:szCs w:val="26"/>
        </w:rPr>
      </w:pPr>
    </w:p>
    <w:sectPr w:rsidR="008C2765" w:rsidSect="00FC7057">
      <w:footerReference w:type="default" r:id="rId13"/>
      <w:headerReference w:type="first" r:id="rId14"/>
      <w:pgSz w:w="11906" w:h="16838"/>
      <w:pgMar w:top="1134" w:right="1486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3674" w14:textId="77777777" w:rsidR="004B3773" w:rsidRDefault="004B3773" w:rsidP="004C03F0">
      <w:pPr>
        <w:spacing w:line="240" w:lineRule="auto"/>
      </w:pPr>
      <w:r>
        <w:separator/>
      </w:r>
    </w:p>
  </w:endnote>
  <w:endnote w:type="continuationSeparator" w:id="0">
    <w:p w14:paraId="5D8205B9" w14:textId="77777777" w:rsidR="004B3773" w:rsidRDefault="004B3773" w:rsidP="004C03F0">
      <w:pPr>
        <w:spacing w:line="240" w:lineRule="auto"/>
      </w:pPr>
      <w:r>
        <w:continuationSeparator/>
      </w:r>
    </w:p>
  </w:endnote>
  <w:endnote w:type="continuationNotice" w:id="1">
    <w:p w14:paraId="222894C0" w14:textId="77777777" w:rsidR="004B3773" w:rsidRDefault="004B37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194B" w14:textId="65A0BE8D" w:rsidR="00F20770" w:rsidRPr="00EC1D28" w:rsidRDefault="00447ACC" w:rsidP="00EC1D28">
    <w:pPr>
      <w:pStyle w:val="DHTitel"/>
      <w:spacing w:line="260" w:lineRule="atLeast"/>
      <w:rPr>
        <w:rStyle w:val="DHPaginaCijfer"/>
        <w:szCs w:val="16"/>
      </w:rPr>
    </w:pPr>
    <w:r>
      <w:rPr>
        <w:sz w:val="16"/>
        <w:szCs w:val="16"/>
      </w:rPr>
      <w:t xml:space="preserve">Marktconsultatie </w:t>
    </w:r>
    <w:sdt>
      <w:sdtPr>
        <w:rPr>
          <w:rFonts w:cstheme="majorHAnsi"/>
          <w:sz w:val="16"/>
          <w:szCs w:val="16"/>
        </w:rPr>
        <w:tag w:val="B=UxDocumentForm/uxSubtitelField"/>
        <w:id w:val="1499386823"/>
        <w:dataBinding w:prefixMappings="xmlns:ns0='http://www.keyscript.nl/huisstijl/UxDocumentForm' " w:xpath="/ns0:variabelen[1]/ns0:UxDocumentForm[1]/ns0:uxSubtitelField[1]" w:storeItemID="{30024A26-C9DD-46C4-8607-F1118F24DCAD}"/>
        <w:text/>
      </w:sdtPr>
      <w:sdtEndPr/>
      <w:sdtContent>
        <w:r w:rsidR="00511238">
          <w:rPr>
            <w:rFonts w:cstheme="majorHAnsi"/>
            <w:sz w:val="16"/>
            <w:szCs w:val="16"/>
          </w:rPr>
          <w:t>Horeca</w:t>
        </w:r>
        <w:r w:rsidR="00DD272D">
          <w:rPr>
            <w:rFonts w:cstheme="majorHAnsi"/>
            <w:sz w:val="16"/>
            <w:szCs w:val="16"/>
          </w:rPr>
          <w:t>s</w:t>
        </w:r>
        <w:r w:rsidR="00511238">
          <w:rPr>
            <w:rFonts w:cstheme="majorHAnsi"/>
            <w:sz w:val="16"/>
            <w:szCs w:val="16"/>
          </w:rPr>
          <w:t>tewards</w:t>
        </w:r>
      </w:sdtContent>
    </w:sdt>
    <w:r w:rsidR="008C2765" w:rsidRPr="008C2765">
      <w:rPr>
        <w:rStyle w:val="DHPaginaCijfer"/>
        <w:szCs w:val="16"/>
      </w:rPr>
      <w:t xml:space="preserve"> </w:t>
    </w:r>
    <w:sdt>
      <w:sdtPr>
        <w:rPr>
          <w:rFonts w:cstheme="majorHAnsi"/>
          <w:sz w:val="16"/>
          <w:szCs w:val="16"/>
        </w:rPr>
        <w:id w:val="1368340070"/>
        <w:dataBinding w:prefixMappings="xmlns:ns0='http://www.keyscript.nl/huisstijl/UxDocumentForm' " w:xpath="/ns0:variabelen[1]/ns0:UxDocumentForm[1]/ns0:uxDatumField[1]" w:storeItemID="{30024A26-C9DD-46C4-8607-F1118F24DCAD}"/>
        <w:text/>
      </w:sdtPr>
      <w:sdtEndPr/>
      <w:sdtContent>
        <w:r w:rsidR="00511238">
          <w:rPr>
            <w:rFonts w:cstheme="majorHAnsi"/>
            <w:sz w:val="16"/>
            <w:szCs w:val="16"/>
          </w:rPr>
          <w:t>22.493 – BSD</w:t>
        </w:r>
      </w:sdtContent>
    </w:sdt>
    <w:r w:rsidR="008C2765">
      <w:rPr>
        <w:rStyle w:val="DHPaginaCijfer"/>
      </w:rPr>
      <w:tab/>
    </w:r>
    <w:r w:rsidR="008C2765">
      <w:rPr>
        <w:rStyle w:val="DHPaginaCijfer"/>
      </w:rPr>
      <w:tab/>
    </w:r>
    <w:r w:rsidR="008C2765">
      <w:rPr>
        <w:rStyle w:val="DHPaginaCijfer"/>
      </w:rPr>
      <w:tab/>
    </w:r>
    <w:r w:rsidR="008C2765">
      <w:rPr>
        <w:rStyle w:val="DHPaginaCijfer"/>
      </w:rPr>
      <w:tab/>
    </w:r>
    <w:r w:rsidR="008C2765">
      <w:rPr>
        <w:rStyle w:val="DHPaginaCijfer"/>
      </w:rPr>
      <w:tab/>
    </w:r>
    <w:r w:rsidR="008C2765">
      <w:rPr>
        <w:rStyle w:val="DHPaginaCijfer"/>
      </w:rPr>
      <w:tab/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PAGE  \* Arabic  \* MERGEFORMAT</w:instrText>
    </w:r>
    <w:r w:rsidR="00F20770" w:rsidRPr="00817FCC">
      <w:rPr>
        <w:rStyle w:val="DHPaginaCijfer"/>
      </w:rPr>
      <w:fldChar w:fldCharType="separate"/>
    </w:r>
    <w:r w:rsidR="008566BE">
      <w:rPr>
        <w:rStyle w:val="DHPaginaCijfer"/>
        <w:noProof/>
      </w:rPr>
      <w:t>2</w:t>
    </w:r>
    <w:r w:rsidR="00F20770" w:rsidRPr="00817FCC">
      <w:rPr>
        <w:rStyle w:val="DHPaginaCijfer"/>
      </w:rPr>
      <w:fldChar w:fldCharType="end"/>
    </w:r>
    <w:r w:rsidR="00F20770" w:rsidRPr="00817FCC">
      <w:rPr>
        <w:rStyle w:val="DHPaginaCijfer"/>
      </w:rPr>
      <w:t>/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NUMPAGES  \* Arabic  \* MERGEFORMAT</w:instrText>
    </w:r>
    <w:r w:rsidR="00F20770" w:rsidRPr="00817FCC">
      <w:rPr>
        <w:rStyle w:val="DHPaginaCijfer"/>
      </w:rPr>
      <w:fldChar w:fldCharType="separate"/>
    </w:r>
    <w:r w:rsidR="008566BE">
      <w:rPr>
        <w:rStyle w:val="DHPaginaCijfer"/>
        <w:noProof/>
      </w:rPr>
      <w:t>8</w:t>
    </w:r>
    <w:r w:rsidR="00F20770" w:rsidRPr="00817FCC">
      <w:rPr>
        <w:rStyle w:val="DHPaginaCijf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15B5" w14:textId="77777777" w:rsidR="004B3773" w:rsidRDefault="004B3773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721E2239" w14:textId="77777777" w:rsidR="004B3773" w:rsidRDefault="004B3773" w:rsidP="004C03F0">
      <w:pPr>
        <w:spacing w:line="240" w:lineRule="auto"/>
      </w:pPr>
      <w:r>
        <w:continuationSeparator/>
      </w:r>
    </w:p>
  </w:footnote>
  <w:footnote w:type="continuationNotice" w:id="1">
    <w:p w14:paraId="5A0DFE27" w14:textId="77777777" w:rsidR="004B3773" w:rsidRDefault="004B37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A7A2" w14:textId="77777777" w:rsidR="00456F44" w:rsidRDefault="00083258" w:rsidP="00495798">
    <w:pPr>
      <w:pStyle w:val="Koptekst"/>
      <w:spacing w:after="3680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8ED4ACF" wp14:editId="325BB37A">
          <wp:simplePos x="0" y="0"/>
          <wp:positionH relativeFrom="page">
            <wp:posOffset>133801</wp:posOffset>
          </wp:positionH>
          <wp:positionV relativeFrom="page">
            <wp:posOffset>9525</wp:posOffset>
          </wp:positionV>
          <wp:extent cx="3383098" cy="1424399"/>
          <wp:effectExtent l="0" t="0" r="8255" b="4445"/>
          <wp:wrapNone/>
          <wp:docPr id="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3351"/>
    <w:multiLevelType w:val="hybridMultilevel"/>
    <w:tmpl w:val="B456B9C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051C"/>
    <w:multiLevelType w:val="hybridMultilevel"/>
    <w:tmpl w:val="4A5ADFA8"/>
    <w:lvl w:ilvl="0" w:tplc="BE6CC508">
      <w:numFmt w:val="bullet"/>
      <w:lvlText w:val="•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1F7E0A"/>
    <w:multiLevelType w:val="hybridMultilevel"/>
    <w:tmpl w:val="2CE47B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7C1345"/>
    <w:multiLevelType w:val="hybridMultilevel"/>
    <w:tmpl w:val="DE8E66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66303"/>
    <w:multiLevelType w:val="hybridMultilevel"/>
    <w:tmpl w:val="A52AC8E4"/>
    <w:lvl w:ilvl="0" w:tplc="062C1E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D368B"/>
    <w:multiLevelType w:val="hybridMultilevel"/>
    <w:tmpl w:val="AF863702"/>
    <w:lvl w:ilvl="0" w:tplc="3048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51D0AE1"/>
    <w:multiLevelType w:val="hybridMultilevel"/>
    <w:tmpl w:val="F64A086C"/>
    <w:lvl w:ilvl="0" w:tplc="2000000F">
      <w:start w:val="1"/>
      <w:numFmt w:val="decimal"/>
      <w:lvlText w:val="%1."/>
      <w:lvlJc w:val="left"/>
      <w:pPr>
        <w:ind w:left="5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7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16" w:hanging="360"/>
      </w:pPr>
      <w:rPr>
        <w:rFonts w:ascii="Wingdings" w:hAnsi="Wingdings" w:hint="default"/>
      </w:rPr>
    </w:lvl>
  </w:abstractNum>
  <w:abstractNum w:abstractNumId="19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7B844F0"/>
    <w:multiLevelType w:val="hybridMultilevel"/>
    <w:tmpl w:val="55E0E376"/>
    <w:lvl w:ilvl="0" w:tplc="BE6CC508">
      <w:numFmt w:val="bullet"/>
      <w:lvlText w:val="•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2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4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17"/>
  </w:num>
  <w:num w:numId="18">
    <w:abstractNumId w:val="24"/>
  </w:num>
  <w:num w:numId="19">
    <w:abstractNumId w:val="22"/>
  </w:num>
  <w:num w:numId="20">
    <w:abstractNumId w:val="22"/>
  </w:num>
  <w:num w:numId="21">
    <w:abstractNumId w:val="18"/>
  </w:num>
  <w:num w:numId="22">
    <w:abstractNumId w:val="15"/>
  </w:num>
  <w:num w:numId="23">
    <w:abstractNumId w:val="20"/>
  </w:num>
  <w:num w:numId="24">
    <w:abstractNumId w:val="11"/>
  </w:num>
  <w:num w:numId="25">
    <w:abstractNumId w:val="16"/>
  </w:num>
  <w:num w:numId="26">
    <w:abstractNumId w:val="10"/>
  </w:num>
  <w:num w:numId="27">
    <w:abstractNumId w:val="13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7B7006"/>
    <w:rsid w:val="00000F1C"/>
    <w:rsid w:val="000036C8"/>
    <w:rsid w:val="00003842"/>
    <w:rsid w:val="000054C7"/>
    <w:rsid w:val="00007FB6"/>
    <w:rsid w:val="000117AB"/>
    <w:rsid w:val="00014396"/>
    <w:rsid w:val="00016950"/>
    <w:rsid w:val="000208CD"/>
    <w:rsid w:val="00021ED6"/>
    <w:rsid w:val="00024479"/>
    <w:rsid w:val="00024BAC"/>
    <w:rsid w:val="0003291B"/>
    <w:rsid w:val="0004294E"/>
    <w:rsid w:val="00043500"/>
    <w:rsid w:val="00044CD8"/>
    <w:rsid w:val="000458F3"/>
    <w:rsid w:val="0004681C"/>
    <w:rsid w:val="00050172"/>
    <w:rsid w:val="00050B78"/>
    <w:rsid w:val="00052440"/>
    <w:rsid w:val="000548D1"/>
    <w:rsid w:val="000627D3"/>
    <w:rsid w:val="00065010"/>
    <w:rsid w:val="00073C72"/>
    <w:rsid w:val="000755DA"/>
    <w:rsid w:val="00076A2D"/>
    <w:rsid w:val="00077774"/>
    <w:rsid w:val="000823BB"/>
    <w:rsid w:val="00082C4A"/>
    <w:rsid w:val="00083258"/>
    <w:rsid w:val="000870ED"/>
    <w:rsid w:val="0009522E"/>
    <w:rsid w:val="00096938"/>
    <w:rsid w:val="00097FCE"/>
    <w:rsid w:val="0009CEF8"/>
    <w:rsid w:val="000A107F"/>
    <w:rsid w:val="000A759F"/>
    <w:rsid w:val="000A7B83"/>
    <w:rsid w:val="000B04D1"/>
    <w:rsid w:val="000B3B46"/>
    <w:rsid w:val="000B63C4"/>
    <w:rsid w:val="000B6509"/>
    <w:rsid w:val="000D2402"/>
    <w:rsid w:val="000D46CE"/>
    <w:rsid w:val="000D7842"/>
    <w:rsid w:val="0010125A"/>
    <w:rsid w:val="00103701"/>
    <w:rsid w:val="00104444"/>
    <w:rsid w:val="00113702"/>
    <w:rsid w:val="001177D9"/>
    <w:rsid w:val="0012380D"/>
    <w:rsid w:val="00130C51"/>
    <w:rsid w:val="00133F75"/>
    <w:rsid w:val="001379FA"/>
    <w:rsid w:val="00141028"/>
    <w:rsid w:val="00141625"/>
    <w:rsid w:val="001428E7"/>
    <w:rsid w:val="00143F2F"/>
    <w:rsid w:val="00144E47"/>
    <w:rsid w:val="00145B77"/>
    <w:rsid w:val="00146824"/>
    <w:rsid w:val="00162EF7"/>
    <w:rsid w:val="0016767B"/>
    <w:rsid w:val="00171BF3"/>
    <w:rsid w:val="00173CF5"/>
    <w:rsid w:val="00177AF6"/>
    <w:rsid w:val="0019033B"/>
    <w:rsid w:val="00190A33"/>
    <w:rsid w:val="001A274B"/>
    <w:rsid w:val="001B2CAE"/>
    <w:rsid w:val="001B3405"/>
    <w:rsid w:val="001B4B33"/>
    <w:rsid w:val="001C1F09"/>
    <w:rsid w:val="001C46D1"/>
    <w:rsid w:val="001D13D5"/>
    <w:rsid w:val="001D561C"/>
    <w:rsid w:val="001D78F5"/>
    <w:rsid w:val="001E0920"/>
    <w:rsid w:val="001E6CBD"/>
    <w:rsid w:val="001E6D5F"/>
    <w:rsid w:val="001F0089"/>
    <w:rsid w:val="001F4809"/>
    <w:rsid w:val="001F665D"/>
    <w:rsid w:val="00206054"/>
    <w:rsid w:val="0020629C"/>
    <w:rsid w:val="00215101"/>
    <w:rsid w:val="00215536"/>
    <w:rsid w:val="002269B8"/>
    <w:rsid w:val="00226F72"/>
    <w:rsid w:val="0023657B"/>
    <w:rsid w:val="00241D51"/>
    <w:rsid w:val="00245654"/>
    <w:rsid w:val="00246B69"/>
    <w:rsid w:val="00253B6C"/>
    <w:rsid w:val="00261593"/>
    <w:rsid w:val="002620E6"/>
    <w:rsid w:val="00266875"/>
    <w:rsid w:val="002716D5"/>
    <w:rsid w:val="002759FA"/>
    <w:rsid w:val="00286677"/>
    <w:rsid w:val="002A421D"/>
    <w:rsid w:val="002A76F5"/>
    <w:rsid w:val="002B0C96"/>
    <w:rsid w:val="002B13F6"/>
    <w:rsid w:val="002B2699"/>
    <w:rsid w:val="002B48B5"/>
    <w:rsid w:val="002B5501"/>
    <w:rsid w:val="002B5F0A"/>
    <w:rsid w:val="002C00A4"/>
    <w:rsid w:val="002C6D9F"/>
    <w:rsid w:val="002D2558"/>
    <w:rsid w:val="002D291A"/>
    <w:rsid w:val="002D69E7"/>
    <w:rsid w:val="002E581F"/>
    <w:rsid w:val="002E7AC2"/>
    <w:rsid w:val="002F3382"/>
    <w:rsid w:val="002F3FD3"/>
    <w:rsid w:val="002F417B"/>
    <w:rsid w:val="002F4251"/>
    <w:rsid w:val="002F47CD"/>
    <w:rsid w:val="0030294F"/>
    <w:rsid w:val="003046ED"/>
    <w:rsid w:val="00304D16"/>
    <w:rsid w:val="00305059"/>
    <w:rsid w:val="0031177D"/>
    <w:rsid w:val="003118F4"/>
    <w:rsid w:val="00311AED"/>
    <w:rsid w:val="003126CC"/>
    <w:rsid w:val="00312956"/>
    <w:rsid w:val="00314000"/>
    <w:rsid w:val="003151E9"/>
    <w:rsid w:val="00325FE8"/>
    <w:rsid w:val="0032608F"/>
    <w:rsid w:val="003268AC"/>
    <w:rsid w:val="00332DD1"/>
    <w:rsid w:val="00335C33"/>
    <w:rsid w:val="003360F4"/>
    <w:rsid w:val="00344C77"/>
    <w:rsid w:val="003474F6"/>
    <w:rsid w:val="00354612"/>
    <w:rsid w:val="00354784"/>
    <w:rsid w:val="0035487E"/>
    <w:rsid w:val="0035723D"/>
    <w:rsid w:val="00377AB4"/>
    <w:rsid w:val="0038141A"/>
    <w:rsid w:val="003814A5"/>
    <w:rsid w:val="00381BB6"/>
    <w:rsid w:val="003849CE"/>
    <w:rsid w:val="003A6891"/>
    <w:rsid w:val="003B286B"/>
    <w:rsid w:val="003B3ED8"/>
    <w:rsid w:val="003B6D6A"/>
    <w:rsid w:val="003C1E3B"/>
    <w:rsid w:val="003C1F28"/>
    <w:rsid w:val="003C60AE"/>
    <w:rsid w:val="003C7A52"/>
    <w:rsid w:val="003D25E5"/>
    <w:rsid w:val="003D2769"/>
    <w:rsid w:val="003D3FFF"/>
    <w:rsid w:val="003D4269"/>
    <w:rsid w:val="003E00F3"/>
    <w:rsid w:val="003E31FA"/>
    <w:rsid w:val="003F6A06"/>
    <w:rsid w:val="00407F7B"/>
    <w:rsid w:val="00411E3C"/>
    <w:rsid w:val="00412A6D"/>
    <w:rsid w:val="00412BA7"/>
    <w:rsid w:val="0041365D"/>
    <w:rsid w:val="00414796"/>
    <w:rsid w:val="0041757E"/>
    <w:rsid w:val="00423B70"/>
    <w:rsid w:val="004240D3"/>
    <w:rsid w:val="004336B1"/>
    <w:rsid w:val="00434A60"/>
    <w:rsid w:val="004453F1"/>
    <w:rsid w:val="00447ACC"/>
    <w:rsid w:val="00454B69"/>
    <w:rsid w:val="00456774"/>
    <w:rsid w:val="00456F44"/>
    <w:rsid w:val="00466472"/>
    <w:rsid w:val="00467E16"/>
    <w:rsid w:val="0047008C"/>
    <w:rsid w:val="00495798"/>
    <w:rsid w:val="004972F7"/>
    <w:rsid w:val="004979B8"/>
    <w:rsid w:val="00497FC4"/>
    <w:rsid w:val="004A181C"/>
    <w:rsid w:val="004A2C31"/>
    <w:rsid w:val="004B3773"/>
    <w:rsid w:val="004B5588"/>
    <w:rsid w:val="004B659D"/>
    <w:rsid w:val="004C03F0"/>
    <w:rsid w:val="004C098C"/>
    <w:rsid w:val="004C1B97"/>
    <w:rsid w:val="004C5273"/>
    <w:rsid w:val="004D0353"/>
    <w:rsid w:val="004D4B17"/>
    <w:rsid w:val="004E71F1"/>
    <w:rsid w:val="004E7455"/>
    <w:rsid w:val="004F0AFE"/>
    <w:rsid w:val="004F0BE1"/>
    <w:rsid w:val="004F1FEF"/>
    <w:rsid w:val="004F33B5"/>
    <w:rsid w:val="00511238"/>
    <w:rsid w:val="00511BF0"/>
    <w:rsid w:val="00515E8A"/>
    <w:rsid w:val="00523BDE"/>
    <w:rsid w:val="0052442D"/>
    <w:rsid w:val="00526A10"/>
    <w:rsid w:val="00527C41"/>
    <w:rsid w:val="005301D6"/>
    <w:rsid w:val="0053200F"/>
    <w:rsid w:val="00534EC3"/>
    <w:rsid w:val="00534F07"/>
    <w:rsid w:val="00535A79"/>
    <w:rsid w:val="00545821"/>
    <w:rsid w:val="00545EF1"/>
    <w:rsid w:val="005504CD"/>
    <w:rsid w:val="005528D6"/>
    <w:rsid w:val="00562A4F"/>
    <w:rsid w:val="0056458D"/>
    <w:rsid w:val="0057354E"/>
    <w:rsid w:val="00574E78"/>
    <w:rsid w:val="00581C53"/>
    <w:rsid w:val="00582F5E"/>
    <w:rsid w:val="00583BF0"/>
    <w:rsid w:val="00585C48"/>
    <w:rsid w:val="00585E0C"/>
    <w:rsid w:val="005878A1"/>
    <w:rsid w:val="00593DAC"/>
    <w:rsid w:val="00594976"/>
    <w:rsid w:val="00594BD5"/>
    <w:rsid w:val="005953AE"/>
    <w:rsid w:val="005A2DFB"/>
    <w:rsid w:val="005A5D3F"/>
    <w:rsid w:val="005B01AD"/>
    <w:rsid w:val="005B216F"/>
    <w:rsid w:val="005B641A"/>
    <w:rsid w:val="005B7BE0"/>
    <w:rsid w:val="005C0AE4"/>
    <w:rsid w:val="005C5326"/>
    <w:rsid w:val="005C6870"/>
    <w:rsid w:val="005D2047"/>
    <w:rsid w:val="005D2956"/>
    <w:rsid w:val="005D2FFA"/>
    <w:rsid w:val="005D4357"/>
    <w:rsid w:val="005D6E04"/>
    <w:rsid w:val="005E085B"/>
    <w:rsid w:val="005E0E76"/>
    <w:rsid w:val="005E423B"/>
    <w:rsid w:val="005E500F"/>
    <w:rsid w:val="005E72B9"/>
    <w:rsid w:val="005F1E10"/>
    <w:rsid w:val="005F1F4A"/>
    <w:rsid w:val="005F43C1"/>
    <w:rsid w:val="005F6C71"/>
    <w:rsid w:val="00601D86"/>
    <w:rsid w:val="00612C9C"/>
    <w:rsid w:val="00622914"/>
    <w:rsid w:val="00626E5C"/>
    <w:rsid w:val="006305BB"/>
    <w:rsid w:val="00631F12"/>
    <w:rsid w:val="0063358C"/>
    <w:rsid w:val="00647612"/>
    <w:rsid w:val="0065289C"/>
    <w:rsid w:val="006548E2"/>
    <w:rsid w:val="00663D16"/>
    <w:rsid w:val="00665DE2"/>
    <w:rsid w:val="00665E22"/>
    <w:rsid w:val="00665FC9"/>
    <w:rsid w:val="00673A1C"/>
    <w:rsid w:val="00677BC1"/>
    <w:rsid w:val="00681B4F"/>
    <w:rsid w:val="00686068"/>
    <w:rsid w:val="006863E9"/>
    <w:rsid w:val="00691633"/>
    <w:rsid w:val="0069210A"/>
    <w:rsid w:val="006A3F52"/>
    <w:rsid w:val="006B14B5"/>
    <w:rsid w:val="006B475A"/>
    <w:rsid w:val="006C121C"/>
    <w:rsid w:val="006C1CFE"/>
    <w:rsid w:val="006C34EA"/>
    <w:rsid w:val="006D4955"/>
    <w:rsid w:val="006E1EEF"/>
    <w:rsid w:val="006E42D3"/>
    <w:rsid w:val="00702499"/>
    <w:rsid w:val="0071177B"/>
    <w:rsid w:val="007125C5"/>
    <w:rsid w:val="00713C58"/>
    <w:rsid w:val="007171B2"/>
    <w:rsid w:val="00717906"/>
    <w:rsid w:val="007221BC"/>
    <w:rsid w:val="007225A0"/>
    <w:rsid w:val="0073003C"/>
    <w:rsid w:val="00754AF8"/>
    <w:rsid w:val="0076677B"/>
    <w:rsid w:val="00772CD4"/>
    <w:rsid w:val="00774BC2"/>
    <w:rsid w:val="00781585"/>
    <w:rsid w:val="007848DB"/>
    <w:rsid w:val="00785DB3"/>
    <w:rsid w:val="00792FEF"/>
    <w:rsid w:val="007A453A"/>
    <w:rsid w:val="007A4A8C"/>
    <w:rsid w:val="007A62DA"/>
    <w:rsid w:val="007A7073"/>
    <w:rsid w:val="007A7758"/>
    <w:rsid w:val="007B52DD"/>
    <w:rsid w:val="007B7006"/>
    <w:rsid w:val="007C4DDE"/>
    <w:rsid w:val="007D446A"/>
    <w:rsid w:val="007D5E06"/>
    <w:rsid w:val="007E343E"/>
    <w:rsid w:val="007E3791"/>
    <w:rsid w:val="007E3BA9"/>
    <w:rsid w:val="007E5D4E"/>
    <w:rsid w:val="007E6314"/>
    <w:rsid w:val="007F42C6"/>
    <w:rsid w:val="007F6CDA"/>
    <w:rsid w:val="008018F5"/>
    <w:rsid w:val="00802348"/>
    <w:rsid w:val="00816CEE"/>
    <w:rsid w:val="00817356"/>
    <w:rsid w:val="00817FCC"/>
    <w:rsid w:val="0082048D"/>
    <w:rsid w:val="00821DA1"/>
    <w:rsid w:val="00833544"/>
    <w:rsid w:val="00835B95"/>
    <w:rsid w:val="00835BAD"/>
    <w:rsid w:val="00840317"/>
    <w:rsid w:val="00841BB4"/>
    <w:rsid w:val="0085147F"/>
    <w:rsid w:val="008521B8"/>
    <w:rsid w:val="008521C0"/>
    <w:rsid w:val="008538FE"/>
    <w:rsid w:val="008566BE"/>
    <w:rsid w:val="00861F4A"/>
    <w:rsid w:val="00871EC3"/>
    <w:rsid w:val="00883509"/>
    <w:rsid w:val="00885A2A"/>
    <w:rsid w:val="00885B42"/>
    <w:rsid w:val="00893FA9"/>
    <w:rsid w:val="008A28BE"/>
    <w:rsid w:val="008A3CAC"/>
    <w:rsid w:val="008A6876"/>
    <w:rsid w:val="008A698E"/>
    <w:rsid w:val="008B0AF9"/>
    <w:rsid w:val="008B1A2B"/>
    <w:rsid w:val="008B2905"/>
    <w:rsid w:val="008C082A"/>
    <w:rsid w:val="008C2765"/>
    <w:rsid w:val="008C4CB9"/>
    <w:rsid w:val="008D292C"/>
    <w:rsid w:val="008D392E"/>
    <w:rsid w:val="008E23ED"/>
    <w:rsid w:val="008E5422"/>
    <w:rsid w:val="008E658A"/>
    <w:rsid w:val="008E6ACC"/>
    <w:rsid w:val="008F0209"/>
    <w:rsid w:val="008F53F3"/>
    <w:rsid w:val="0090621C"/>
    <w:rsid w:val="00910AE0"/>
    <w:rsid w:val="009111C7"/>
    <w:rsid w:val="00914906"/>
    <w:rsid w:val="00914C3F"/>
    <w:rsid w:val="00914D02"/>
    <w:rsid w:val="0091650C"/>
    <w:rsid w:val="00917E70"/>
    <w:rsid w:val="00920168"/>
    <w:rsid w:val="00920328"/>
    <w:rsid w:val="009204D5"/>
    <w:rsid w:val="00922A37"/>
    <w:rsid w:val="00923E13"/>
    <w:rsid w:val="009258B4"/>
    <w:rsid w:val="00926071"/>
    <w:rsid w:val="009270A6"/>
    <w:rsid w:val="00935472"/>
    <w:rsid w:val="00941120"/>
    <w:rsid w:val="00941E14"/>
    <w:rsid w:val="00942A2D"/>
    <w:rsid w:val="00942F10"/>
    <w:rsid w:val="0094313D"/>
    <w:rsid w:val="0094454F"/>
    <w:rsid w:val="009448A6"/>
    <w:rsid w:val="00951C99"/>
    <w:rsid w:val="00961CA4"/>
    <w:rsid w:val="009645E7"/>
    <w:rsid w:val="009700A4"/>
    <w:rsid w:val="00977916"/>
    <w:rsid w:val="009806E2"/>
    <w:rsid w:val="00984D28"/>
    <w:rsid w:val="009855F3"/>
    <w:rsid w:val="009906E4"/>
    <w:rsid w:val="00992E1E"/>
    <w:rsid w:val="009A0201"/>
    <w:rsid w:val="009A2681"/>
    <w:rsid w:val="009A2C19"/>
    <w:rsid w:val="009A4624"/>
    <w:rsid w:val="009A68F2"/>
    <w:rsid w:val="009B434A"/>
    <w:rsid w:val="009B5AA9"/>
    <w:rsid w:val="009B79E3"/>
    <w:rsid w:val="009B7D27"/>
    <w:rsid w:val="009C4321"/>
    <w:rsid w:val="009C49AE"/>
    <w:rsid w:val="009C64DD"/>
    <w:rsid w:val="009E4B90"/>
    <w:rsid w:val="009F192B"/>
    <w:rsid w:val="009F5FCA"/>
    <w:rsid w:val="00A015AB"/>
    <w:rsid w:val="00A10138"/>
    <w:rsid w:val="00A1080D"/>
    <w:rsid w:val="00A13A59"/>
    <w:rsid w:val="00A16092"/>
    <w:rsid w:val="00A215B1"/>
    <w:rsid w:val="00A253CE"/>
    <w:rsid w:val="00A26EC6"/>
    <w:rsid w:val="00A31A20"/>
    <w:rsid w:val="00A332DA"/>
    <w:rsid w:val="00A347A5"/>
    <w:rsid w:val="00A34B25"/>
    <w:rsid w:val="00A36ABD"/>
    <w:rsid w:val="00A445FC"/>
    <w:rsid w:val="00A45A2B"/>
    <w:rsid w:val="00A5149C"/>
    <w:rsid w:val="00A5190F"/>
    <w:rsid w:val="00A54E4D"/>
    <w:rsid w:val="00A551CF"/>
    <w:rsid w:val="00A611D2"/>
    <w:rsid w:val="00A612DF"/>
    <w:rsid w:val="00A65AD1"/>
    <w:rsid w:val="00A65DD1"/>
    <w:rsid w:val="00A67AA5"/>
    <w:rsid w:val="00A67E94"/>
    <w:rsid w:val="00A7239F"/>
    <w:rsid w:val="00A8122C"/>
    <w:rsid w:val="00A82F0E"/>
    <w:rsid w:val="00A8614F"/>
    <w:rsid w:val="00A8776A"/>
    <w:rsid w:val="00A92E23"/>
    <w:rsid w:val="00AA2A9E"/>
    <w:rsid w:val="00AA5040"/>
    <w:rsid w:val="00AB1EB5"/>
    <w:rsid w:val="00AB395D"/>
    <w:rsid w:val="00AB6C25"/>
    <w:rsid w:val="00AC0CDE"/>
    <w:rsid w:val="00AC344B"/>
    <w:rsid w:val="00AC4C85"/>
    <w:rsid w:val="00AD291B"/>
    <w:rsid w:val="00AD5428"/>
    <w:rsid w:val="00AD546A"/>
    <w:rsid w:val="00AE1377"/>
    <w:rsid w:val="00AE2D09"/>
    <w:rsid w:val="00AE2E1D"/>
    <w:rsid w:val="00AE3EFE"/>
    <w:rsid w:val="00AE7EB1"/>
    <w:rsid w:val="00AF03BC"/>
    <w:rsid w:val="00AF31CE"/>
    <w:rsid w:val="00AF6930"/>
    <w:rsid w:val="00B00FC5"/>
    <w:rsid w:val="00B11839"/>
    <w:rsid w:val="00B11E3F"/>
    <w:rsid w:val="00B12879"/>
    <w:rsid w:val="00B12D5B"/>
    <w:rsid w:val="00B15E4B"/>
    <w:rsid w:val="00B17E96"/>
    <w:rsid w:val="00B2593F"/>
    <w:rsid w:val="00B27745"/>
    <w:rsid w:val="00B27DCB"/>
    <w:rsid w:val="00B328DF"/>
    <w:rsid w:val="00B37C5A"/>
    <w:rsid w:val="00B45395"/>
    <w:rsid w:val="00B46031"/>
    <w:rsid w:val="00B525B9"/>
    <w:rsid w:val="00B54DAD"/>
    <w:rsid w:val="00B65746"/>
    <w:rsid w:val="00B67249"/>
    <w:rsid w:val="00B70433"/>
    <w:rsid w:val="00B71328"/>
    <w:rsid w:val="00B76F09"/>
    <w:rsid w:val="00B771AD"/>
    <w:rsid w:val="00B778CE"/>
    <w:rsid w:val="00B82DB5"/>
    <w:rsid w:val="00B83EC9"/>
    <w:rsid w:val="00B96239"/>
    <w:rsid w:val="00BA11BA"/>
    <w:rsid w:val="00BA2071"/>
    <w:rsid w:val="00BA4185"/>
    <w:rsid w:val="00BA4A19"/>
    <w:rsid w:val="00BB429E"/>
    <w:rsid w:val="00BC2750"/>
    <w:rsid w:val="00BC6812"/>
    <w:rsid w:val="00BD5048"/>
    <w:rsid w:val="00BD782D"/>
    <w:rsid w:val="00BD7E66"/>
    <w:rsid w:val="00BE0F5C"/>
    <w:rsid w:val="00BE15E1"/>
    <w:rsid w:val="00BF6D4A"/>
    <w:rsid w:val="00C01600"/>
    <w:rsid w:val="00C02CBF"/>
    <w:rsid w:val="00C04CF5"/>
    <w:rsid w:val="00C051FB"/>
    <w:rsid w:val="00C062C7"/>
    <w:rsid w:val="00C117F9"/>
    <w:rsid w:val="00C1434F"/>
    <w:rsid w:val="00C2149C"/>
    <w:rsid w:val="00C21560"/>
    <w:rsid w:val="00C23089"/>
    <w:rsid w:val="00C25D02"/>
    <w:rsid w:val="00C358B8"/>
    <w:rsid w:val="00C35CA8"/>
    <w:rsid w:val="00C41F3D"/>
    <w:rsid w:val="00C44ACD"/>
    <w:rsid w:val="00C45906"/>
    <w:rsid w:val="00C508B4"/>
    <w:rsid w:val="00C51E3D"/>
    <w:rsid w:val="00C5220F"/>
    <w:rsid w:val="00C5473A"/>
    <w:rsid w:val="00C60C71"/>
    <w:rsid w:val="00C645FE"/>
    <w:rsid w:val="00C80A92"/>
    <w:rsid w:val="00C8257F"/>
    <w:rsid w:val="00C8682A"/>
    <w:rsid w:val="00C921E2"/>
    <w:rsid w:val="00C94DFF"/>
    <w:rsid w:val="00C95285"/>
    <w:rsid w:val="00C953E7"/>
    <w:rsid w:val="00CB37E8"/>
    <w:rsid w:val="00CB50A7"/>
    <w:rsid w:val="00CB69B9"/>
    <w:rsid w:val="00CC43F9"/>
    <w:rsid w:val="00CD0617"/>
    <w:rsid w:val="00CD4896"/>
    <w:rsid w:val="00CD509A"/>
    <w:rsid w:val="00CD5DA6"/>
    <w:rsid w:val="00CE0CAA"/>
    <w:rsid w:val="00CE4219"/>
    <w:rsid w:val="00CE4C8C"/>
    <w:rsid w:val="00CF52D3"/>
    <w:rsid w:val="00D00E36"/>
    <w:rsid w:val="00D07D4C"/>
    <w:rsid w:val="00D106EC"/>
    <w:rsid w:val="00D20C61"/>
    <w:rsid w:val="00D30E70"/>
    <w:rsid w:val="00D36CBD"/>
    <w:rsid w:val="00D41C9B"/>
    <w:rsid w:val="00D43B32"/>
    <w:rsid w:val="00D43D5D"/>
    <w:rsid w:val="00D50111"/>
    <w:rsid w:val="00D53A19"/>
    <w:rsid w:val="00D56D37"/>
    <w:rsid w:val="00D60704"/>
    <w:rsid w:val="00D60D08"/>
    <w:rsid w:val="00D63E82"/>
    <w:rsid w:val="00D6476F"/>
    <w:rsid w:val="00D66A0B"/>
    <w:rsid w:val="00D72B1E"/>
    <w:rsid w:val="00D74858"/>
    <w:rsid w:val="00D74D6B"/>
    <w:rsid w:val="00D803BE"/>
    <w:rsid w:val="00D85F50"/>
    <w:rsid w:val="00D908A1"/>
    <w:rsid w:val="00D956FF"/>
    <w:rsid w:val="00DA2BEE"/>
    <w:rsid w:val="00DA3081"/>
    <w:rsid w:val="00DA3150"/>
    <w:rsid w:val="00DA33D4"/>
    <w:rsid w:val="00DA60A6"/>
    <w:rsid w:val="00DB0792"/>
    <w:rsid w:val="00DB3DAC"/>
    <w:rsid w:val="00DC0322"/>
    <w:rsid w:val="00DC7BD5"/>
    <w:rsid w:val="00DC7E1A"/>
    <w:rsid w:val="00DD032B"/>
    <w:rsid w:val="00DD272D"/>
    <w:rsid w:val="00DD4C2D"/>
    <w:rsid w:val="00DD4CA0"/>
    <w:rsid w:val="00DD545F"/>
    <w:rsid w:val="00DD76A6"/>
    <w:rsid w:val="00DE0CF4"/>
    <w:rsid w:val="00DE3E83"/>
    <w:rsid w:val="00DF4CB6"/>
    <w:rsid w:val="00DF5BE9"/>
    <w:rsid w:val="00DF6528"/>
    <w:rsid w:val="00DF668F"/>
    <w:rsid w:val="00E0173D"/>
    <w:rsid w:val="00E05125"/>
    <w:rsid w:val="00E05238"/>
    <w:rsid w:val="00E05E84"/>
    <w:rsid w:val="00E1255B"/>
    <w:rsid w:val="00E15940"/>
    <w:rsid w:val="00E209F6"/>
    <w:rsid w:val="00E246DA"/>
    <w:rsid w:val="00E25041"/>
    <w:rsid w:val="00E26FAC"/>
    <w:rsid w:val="00E3516C"/>
    <w:rsid w:val="00E404CF"/>
    <w:rsid w:val="00E4096D"/>
    <w:rsid w:val="00E40B4C"/>
    <w:rsid w:val="00E41E49"/>
    <w:rsid w:val="00E43A58"/>
    <w:rsid w:val="00E44BBE"/>
    <w:rsid w:val="00E553A4"/>
    <w:rsid w:val="00E55BFA"/>
    <w:rsid w:val="00E55CA6"/>
    <w:rsid w:val="00E56719"/>
    <w:rsid w:val="00E57CAF"/>
    <w:rsid w:val="00E635F1"/>
    <w:rsid w:val="00E874F4"/>
    <w:rsid w:val="00E96466"/>
    <w:rsid w:val="00EA00A5"/>
    <w:rsid w:val="00EA1A36"/>
    <w:rsid w:val="00EA22EE"/>
    <w:rsid w:val="00EA511C"/>
    <w:rsid w:val="00EB01D9"/>
    <w:rsid w:val="00EB3D19"/>
    <w:rsid w:val="00EC1D28"/>
    <w:rsid w:val="00EC448D"/>
    <w:rsid w:val="00EC4604"/>
    <w:rsid w:val="00ED0130"/>
    <w:rsid w:val="00EF210B"/>
    <w:rsid w:val="00F00D2A"/>
    <w:rsid w:val="00F039F0"/>
    <w:rsid w:val="00F06ACD"/>
    <w:rsid w:val="00F06D18"/>
    <w:rsid w:val="00F07453"/>
    <w:rsid w:val="00F20770"/>
    <w:rsid w:val="00F26249"/>
    <w:rsid w:val="00F27AA5"/>
    <w:rsid w:val="00F31793"/>
    <w:rsid w:val="00F335FA"/>
    <w:rsid w:val="00F3507F"/>
    <w:rsid w:val="00F35665"/>
    <w:rsid w:val="00F36F76"/>
    <w:rsid w:val="00F375A1"/>
    <w:rsid w:val="00F509A6"/>
    <w:rsid w:val="00F51B4C"/>
    <w:rsid w:val="00F52F2F"/>
    <w:rsid w:val="00F55D63"/>
    <w:rsid w:val="00F56018"/>
    <w:rsid w:val="00F5623C"/>
    <w:rsid w:val="00F601E4"/>
    <w:rsid w:val="00F6044B"/>
    <w:rsid w:val="00F672E5"/>
    <w:rsid w:val="00F7075F"/>
    <w:rsid w:val="00F82B1C"/>
    <w:rsid w:val="00F90AE7"/>
    <w:rsid w:val="00FA02A4"/>
    <w:rsid w:val="00FB11BA"/>
    <w:rsid w:val="00FB187F"/>
    <w:rsid w:val="00FB5AB2"/>
    <w:rsid w:val="00FB5AFA"/>
    <w:rsid w:val="00FB5E58"/>
    <w:rsid w:val="00FB5EEF"/>
    <w:rsid w:val="00FB6E52"/>
    <w:rsid w:val="00FC0F2B"/>
    <w:rsid w:val="00FC2E8A"/>
    <w:rsid w:val="00FC4D50"/>
    <w:rsid w:val="00FC60CB"/>
    <w:rsid w:val="00FC7057"/>
    <w:rsid w:val="00FD0EC2"/>
    <w:rsid w:val="00FD5D69"/>
    <w:rsid w:val="00FE00C3"/>
    <w:rsid w:val="00FE241D"/>
    <w:rsid w:val="00FE25D3"/>
    <w:rsid w:val="00FF1732"/>
    <w:rsid w:val="00FF45B0"/>
    <w:rsid w:val="00FF4FCB"/>
    <w:rsid w:val="00FF6390"/>
    <w:rsid w:val="0120C8F2"/>
    <w:rsid w:val="013F2443"/>
    <w:rsid w:val="03375820"/>
    <w:rsid w:val="03E0424F"/>
    <w:rsid w:val="0431369E"/>
    <w:rsid w:val="04B60415"/>
    <w:rsid w:val="05E4738C"/>
    <w:rsid w:val="06762691"/>
    <w:rsid w:val="075E8CF5"/>
    <w:rsid w:val="07B68FBB"/>
    <w:rsid w:val="07E1BC3D"/>
    <w:rsid w:val="087CBDB4"/>
    <w:rsid w:val="0A03245E"/>
    <w:rsid w:val="0AD3CE98"/>
    <w:rsid w:val="0B800AE6"/>
    <w:rsid w:val="0BA2B365"/>
    <w:rsid w:val="0C73FFAF"/>
    <w:rsid w:val="0CF536B9"/>
    <w:rsid w:val="0D0E2C45"/>
    <w:rsid w:val="0D662F0B"/>
    <w:rsid w:val="0D85E32D"/>
    <w:rsid w:val="0D971E04"/>
    <w:rsid w:val="0E5D4BFD"/>
    <w:rsid w:val="0EF4A39A"/>
    <w:rsid w:val="0F58FB7B"/>
    <w:rsid w:val="108271C9"/>
    <w:rsid w:val="1090EB14"/>
    <w:rsid w:val="11F9C9A6"/>
    <w:rsid w:val="1252C88B"/>
    <w:rsid w:val="1291CA32"/>
    <w:rsid w:val="13FC79C4"/>
    <w:rsid w:val="146A96A6"/>
    <w:rsid w:val="14725FAC"/>
    <w:rsid w:val="158A9B23"/>
    <w:rsid w:val="15E8879E"/>
    <w:rsid w:val="161B4797"/>
    <w:rsid w:val="1744BDE5"/>
    <w:rsid w:val="1790736A"/>
    <w:rsid w:val="17982E1F"/>
    <w:rsid w:val="182B9C1F"/>
    <w:rsid w:val="184045EA"/>
    <w:rsid w:val="184EE6AE"/>
    <w:rsid w:val="1BA5A41A"/>
    <w:rsid w:val="1C4B21D2"/>
    <w:rsid w:val="1C95880E"/>
    <w:rsid w:val="1C9998E3"/>
    <w:rsid w:val="1CB624DC"/>
    <w:rsid w:val="1DC04DA5"/>
    <w:rsid w:val="1DD1887C"/>
    <w:rsid w:val="1E97B675"/>
    <w:rsid w:val="1EAEE599"/>
    <w:rsid w:val="1FAB5F60"/>
    <w:rsid w:val="1FF3ECBC"/>
    <w:rsid w:val="2090DAD0"/>
    <w:rsid w:val="219B03A7"/>
    <w:rsid w:val="21FA09FE"/>
    <w:rsid w:val="24C0D21A"/>
    <w:rsid w:val="24D8CB87"/>
    <w:rsid w:val="264DF75A"/>
    <w:rsid w:val="268C2FB3"/>
    <w:rsid w:val="2A0637AE"/>
    <w:rsid w:val="2AEF67F2"/>
    <w:rsid w:val="2C54223C"/>
    <w:rsid w:val="2D38AE6C"/>
    <w:rsid w:val="2DAC684A"/>
    <w:rsid w:val="2E0BF2F4"/>
    <w:rsid w:val="2E6ADB8E"/>
    <w:rsid w:val="2FB4DADF"/>
    <w:rsid w:val="309ABCFA"/>
    <w:rsid w:val="30D7F934"/>
    <w:rsid w:val="30E27575"/>
    <w:rsid w:val="30E9340B"/>
    <w:rsid w:val="3159303E"/>
    <w:rsid w:val="32092A37"/>
    <w:rsid w:val="32716BB5"/>
    <w:rsid w:val="33B04122"/>
    <w:rsid w:val="3501FB28"/>
    <w:rsid w:val="37C475B3"/>
    <w:rsid w:val="37F40D83"/>
    <w:rsid w:val="3805554C"/>
    <w:rsid w:val="381C7879"/>
    <w:rsid w:val="3921A819"/>
    <w:rsid w:val="393A9DA5"/>
    <w:rsid w:val="3A3CC625"/>
    <w:rsid w:val="3A64C976"/>
    <w:rsid w:val="3A9AF834"/>
    <w:rsid w:val="3B14C46A"/>
    <w:rsid w:val="3C0099D7"/>
    <w:rsid w:val="3C467A6D"/>
    <w:rsid w:val="3CA466E8"/>
    <w:rsid w:val="3D1DE33D"/>
    <w:rsid w:val="3FAAAE9B"/>
    <w:rsid w:val="3FEBAEEA"/>
    <w:rsid w:val="4088A89F"/>
    <w:rsid w:val="41D891A5"/>
    <w:rsid w:val="423303C8"/>
    <w:rsid w:val="4243B058"/>
    <w:rsid w:val="44B79829"/>
    <w:rsid w:val="45BE98C9"/>
    <w:rsid w:val="465AF1F2"/>
    <w:rsid w:val="46A47AE4"/>
    <w:rsid w:val="474CBA28"/>
    <w:rsid w:val="48FB8BC8"/>
    <w:rsid w:val="49A00D61"/>
    <w:rsid w:val="49DB96E7"/>
    <w:rsid w:val="4AAB3249"/>
    <w:rsid w:val="4B0BB912"/>
    <w:rsid w:val="4B1CF3E9"/>
    <w:rsid w:val="4DCE339D"/>
    <w:rsid w:val="4E0C6BF6"/>
    <w:rsid w:val="4E53FD33"/>
    <w:rsid w:val="4ED3BA08"/>
    <w:rsid w:val="5014DE8B"/>
    <w:rsid w:val="50261962"/>
    <w:rsid w:val="50D351CF"/>
    <w:rsid w:val="50FF494E"/>
    <w:rsid w:val="51053CE7"/>
    <w:rsid w:val="514937B7"/>
    <w:rsid w:val="5187DF4F"/>
    <w:rsid w:val="528DECAB"/>
    <w:rsid w:val="529A1CDC"/>
    <w:rsid w:val="5429BD0C"/>
    <w:rsid w:val="5501780B"/>
    <w:rsid w:val="5648AADF"/>
    <w:rsid w:val="567DC144"/>
    <w:rsid w:val="57351722"/>
    <w:rsid w:val="5899081E"/>
    <w:rsid w:val="58A28840"/>
    <w:rsid w:val="58AA42F5"/>
    <w:rsid w:val="59073351"/>
    <w:rsid w:val="592124FC"/>
    <w:rsid w:val="594FC0AD"/>
    <w:rsid w:val="5AF6D798"/>
    <w:rsid w:val="5B428D1D"/>
    <w:rsid w:val="5B835FC4"/>
    <w:rsid w:val="5B9C5550"/>
    <w:rsid w:val="5BE14C3F"/>
    <w:rsid w:val="5C6D35B4"/>
    <w:rsid w:val="5CB7B8F0"/>
    <w:rsid w:val="5D00464C"/>
    <w:rsid w:val="5D27B523"/>
    <w:rsid w:val="5DE62867"/>
    <w:rsid w:val="5DF4C6ED"/>
    <w:rsid w:val="5E349F78"/>
    <w:rsid w:val="60683E8F"/>
    <w:rsid w:val="60DF2096"/>
    <w:rsid w:val="6130BBD2"/>
    <w:rsid w:val="61726758"/>
    <w:rsid w:val="61736377"/>
    <w:rsid w:val="61AF546C"/>
    <w:rsid w:val="63D7F187"/>
    <w:rsid w:val="64AB360F"/>
    <w:rsid w:val="651A7B6C"/>
    <w:rsid w:val="6595AAB6"/>
    <w:rsid w:val="65F29B12"/>
    <w:rsid w:val="66379201"/>
    <w:rsid w:val="66B64BCD"/>
    <w:rsid w:val="686B3118"/>
    <w:rsid w:val="68A3DAC6"/>
    <w:rsid w:val="69771F4E"/>
    <w:rsid w:val="69F690EB"/>
    <w:rsid w:val="6AB5042F"/>
    <w:rsid w:val="6B0ECC62"/>
    <w:rsid w:val="6B50F632"/>
    <w:rsid w:val="6BDE7A7D"/>
    <w:rsid w:val="6BE15FAF"/>
    <w:rsid w:val="6D305BC1"/>
    <w:rsid w:val="6D3ED50C"/>
    <w:rsid w:val="6DE40D30"/>
    <w:rsid w:val="6DF58D9B"/>
    <w:rsid w:val="6E84861F"/>
    <w:rsid w:val="6EC15DB2"/>
    <w:rsid w:val="6ED8478D"/>
    <w:rsid w:val="6F10F13B"/>
    <w:rsid w:val="6F1487A8"/>
    <w:rsid w:val="6F2AE2E6"/>
    <w:rsid w:val="707C9CEC"/>
    <w:rsid w:val="709928E5"/>
    <w:rsid w:val="70BB9E93"/>
    <w:rsid w:val="70CB13FD"/>
    <w:rsid w:val="714FE174"/>
    <w:rsid w:val="71784C6A"/>
    <w:rsid w:val="72967196"/>
    <w:rsid w:val="7366F492"/>
    <w:rsid w:val="73745B50"/>
    <w:rsid w:val="74461817"/>
    <w:rsid w:val="74FCD0A6"/>
    <w:rsid w:val="758883F1"/>
    <w:rsid w:val="75EC32E3"/>
    <w:rsid w:val="78538E12"/>
    <w:rsid w:val="7857247F"/>
    <w:rsid w:val="7A2A3CCD"/>
    <w:rsid w:val="7A42CD2E"/>
    <w:rsid w:val="7A45F6F0"/>
    <w:rsid w:val="7A7F7274"/>
    <w:rsid w:val="7B45A06D"/>
    <w:rsid w:val="7D31AE47"/>
    <w:rsid w:val="7D41F662"/>
    <w:rsid w:val="7D8B767A"/>
    <w:rsid w:val="7DE18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0A184"/>
  <w15:docId w15:val="{C52F77FF-D0DB-427F-8FF3-D2A2EF49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53B6C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nhideWhenUsed/>
    <w:qFormat/>
    <w:rsid w:val="00B65746"/>
    <w:pPr>
      <w:keepNext/>
      <w:keepLines/>
      <w:numPr>
        <w:ilvl w:val="1"/>
        <w:numId w:val="16"/>
      </w:numPr>
      <w:spacing w:before="260" w:after="260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aliases w:val="opsommingstekens"/>
    <w:basedOn w:val="Standaard"/>
    <w:uiPriority w:val="72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8C2765"/>
    <w:pPr>
      <w:numPr>
        <w:numId w:val="18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8C2765"/>
    <w:rPr>
      <w:rFonts w:asciiTheme="majorHAnsi" w:eastAsia="Times New Roman" w:hAnsiTheme="majorHAnsi"/>
      <w:sz w:val="30"/>
      <w:szCs w:val="22"/>
      <w:lang w:eastAsia="nl-NL"/>
    </w:rPr>
  </w:style>
  <w:style w:type="paragraph" w:customStyle="1" w:styleId="normalextra">
    <w:name w:val="normal extra"/>
    <w:basedOn w:val="Standaard"/>
    <w:rsid w:val="008C2765"/>
    <w:pPr>
      <w:keepLines/>
      <w:spacing w:line="240" w:lineRule="atLeast"/>
    </w:pPr>
    <w:rPr>
      <w:rFonts w:ascii="Arial" w:eastAsia="Times New Roman" w:hAnsi="Arial"/>
      <w:noProof/>
      <w:spacing w:val="5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!--Variabelen uit subform UxDocumentForm-->
<variabelen xmlns="http://www.keyscript.nl/huisstijl/UxDocumentForm">
  <UxDocumentForm>
    <uxOpdrachtnummerField/>
    <uxOpdrachtgeverField/>
    <uxAuteurField>Gemeente Den Haag afdeling Inkoop</uxAuteurField>
    <uxOpdrachtnaamField/>
    <uxVersieField/>
    <uxDatumField>22.493 – BSD</uxDatumField>
    <uxSubtitelField>Horecastewards</uxSubtitelField>
    <uxTitelField>Marktconsultatie</uxTitelField>
    <uxStatusField/>
    <uxTwoColumnOption>false</uxTwoColumnOption>
  </UxDocumentForm>
</variabele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PowerPoint Document" ma:contentTypeID="0x0101008696D14171FA4CED8F032AD334D7A9EF004279C34E82A344EE803735B9E417CCC900B937685F2B9F774EB78D1140C9456CA4" ma:contentTypeVersion="0" ma:contentTypeDescription="Maak een nieuw PowerPoint document." ma:contentTypeScope="" ma:versionID="711287c841c4c25bb0750db9eba6de09">
  <xsd:schema xmlns:xsd="http://www.w3.org/2001/XMLSchema" xmlns:xs="http://www.w3.org/2001/XMLSchema" xmlns:p="http://schemas.microsoft.com/office/2006/metadata/properties" xmlns:ns2="1294d178-84ad-4fc3-bd89-405c4cd2adff" targetNamespace="http://schemas.microsoft.com/office/2006/metadata/properties" ma:root="true" ma:fieldsID="641f81df0e8eb728f479b3b6a509de6c" ns2:_="">
    <xsd:import namespace="1294d178-84ad-4fc3-bd89-405c4cd2adf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94d178-84ad-4fc3-bd89-405c4cd2adff">
      <Value>5</Value>
      <Value>7</Value>
    </TaxCatchAll>
    <ebb03eb60f1c456383d550cda2a2ac01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1294d178-84ad-4fc3-bd89-405c4cd2adff">
      <Terms xmlns="http://schemas.microsoft.com/office/infopath/2007/PartnerControls"/>
    </TaxKeywordTaxHTField>
    <ofae577968ed4be8b7cfa6b3c1b2b2a3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1294d178-84ad-4fc3-bd89-405c4cd2adff">RQVJU3QQA723-1320791767-349</_dlc_DocId>
    <_dlc_DocIdUrl xmlns="1294d178-84ad-4fc3-bd89-405c4cd2adff">
      <Url>https://denhaag.sharepoint.com/sites/inkoop-bec-2022/_layouts/15/DocIdRedir.aspx?ID=RQVJU3QQA723-1320791767-349</Url>
      <Description>RQVJU3QQA723-1320791767-349</Description>
    </_dlc_DocIdUrl>
  </documentManagement>
</p:properties>
</file>

<file path=customXml/itemProps1.xml><?xml version="1.0" encoding="utf-8"?>
<ds:datastoreItem xmlns:ds="http://schemas.openxmlformats.org/officeDocument/2006/customXml" ds:itemID="{A73795CB-BD80-49CC-A014-F63C0D91DC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3789D4-E35D-4E53-96DC-48200FF4D5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DBD77-DF55-4A91-9AED-FD25B81AF0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024A26-C9DD-46C4-8607-F1118F24DCAD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0D643F87-B8A4-4958-B070-D5B56CD0C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94d178-84ad-4fc3-bd89-405c4cd2ad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EB2B90-8CF4-4B21-88F1-CC09B042360A}">
  <ds:schemaRefs>
    <ds:schemaRef ds:uri="http://schemas.microsoft.com/office/2006/metadata/properties"/>
    <ds:schemaRef ds:uri="http://schemas.microsoft.com/office/infopath/2007/PartnerControls"/>
    <ds:schemaRef ds:uri="1294d178-84ad-4fc3-bd89-405c4cd2ad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</TotalTime>
  <Pages>2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Marktconsultatiedocument format</vt:lpstr>
    </vt:vector>
  </TitlesOfParts>
  <Company>Gemeente Den Haag / IDC</Company>
  <LinksUpToDate>false</LinksUpToDate>
  <CharactersWithSpaces>1679</CharactersWithSpaces>
  <SharedDoc>false</SharedDoc>
  <HLinks>
    <vt:vector size="102" baseType="variant"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_Toc69976139</vt:lpwstr>
      </vt:variant>
      <vt:variant>
        <vt:i4>1048634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_Toc69976138</vt:lpwstr>
      </vt:variant>
      <vt:variant>
        <vt:i4>2031674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_Toc69976137</vt:lpwstr>
      </vt:variant>
      <vt:variant>
        <vt:i4>1966138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_Toc69976136</vt:lpwstr>
      </vt:variant>
      <vt:variant>
        <vt:i4>1900602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_Toc69976135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_Toc69976134</vt:lpwstr>
      </vt:variant>
      <vt:variant>
        <vt:i4>1769530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_Toc69976133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_Toc69976132</vt:lpwstr>
      </vt:variant>
      <vt:variant>
        <vt:i4>1638458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_Toc69976131</vt:lpwstr>
      </vt:variant>
      <vt:variant>
        <vt:i4>1572922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_Toc69976130</vt:lpwstr>
      </vt:variant>
      <vt:variant>
        <vt:i4>1114171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_Toc69976129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_Toc69976128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_Toc69976127</vt:lpwstr>
      </vt:variant>
      <vt:variant>
        <vt:i4>1966139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_Toc69976126</vt:lpwstr>
      </vt:variant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_Toc69976125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_Toc69976124</vt:lpwstr>
      </vt:variant>
      <vt:variant>
        <vt:i4>1769531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_Toc69976123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Marktconsultatiedocument format</dc:title>
  <dc:subject/>
  <dc:creator>Stefan Heij</dc:creator>
  <cp:keywords/>
  <cp:lastModifiedBy>Helena van de Pol Opree</cp:lastModifiedBy>
  <cp:revision>3</cp:revision>
  <cp:lastPrinted>2022-02-18T13:39:00Z</cp:lastPrinted>
  <dcterms:created xsi:type="dcterms:W3CDTF">2022-02-18T13:41:00Z</dcterms:created>
  <dcterms:modified xsi:type="dcterms:W3CDTF">2022-02-18T13:53:00Z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0x0101008696D14171FA4CED8F032AD334D7A9EF004279C34E82A344EE803735B9E417CCC900B937685F2B9F774EB78D1140C9456CA4</vt:lpwstr>
  </property>
  <property fmtid="{D5CDD505-2E9C-101B-9397-08002B2CF9AE}" pid="11" name="Jaar">
    <vt:lpwstr>1;#2018|6a528f31-394a-48e3-bac4-3c58d5ecc0e6</vt:lpwstr>
  </property>
  <property fmtid="{D5CDD505-2E9C-101B-9397-08002B2CF9AE}" pid="12" name="TaxKeyword">
    <vt:lpwstr/>
  </property>
  <property fmtid="{D5CDD505-2E9C-101B-9397-08002B2CF9AE}" pid="13" name="Teamtrefwoorden">
    <vt:lpwstr>5;#Format|825ed0df-d969-4a6a-a95c-d1519e18baae</vt:lpwstr>
  </property>
  <property fmtid="{D5CDD505-2E9C-101B-9397-08002B2CF9AE}" pid="14" name="Documentsoort">
    <vt:lpwstr>7;#Documentatie|c8b0bf0e-0b8a-4160-af31-b347f749c788</vt:lpwstr>
  </property>
  <property fmtid="{D5CDD505-2E9C-101B-9397-08002B2CF9AE}" pid="15" name="Organisatieonderdeel">
    <vt:lpwstr>2;#BEC|18db848a-7130-4f3d-8a09-02a244d861c9</vt:lpwstr>
  </property>
  <property fmtid="{D5CDD505-2E9C-101B-9397-08002B2CF9AE}" pid="16" name="Resultaat">
    <vt:lpwstr/>
  </property>
  <property fmtid="{D5CDD505-2E9C-101B-9397-08002B2CF9AE}" pid="17" name="_dlc_DocIdItemGuid">
    <vt:lpwstr>385321c5-330e-4d57-985a-ab4d6facbadf</vt:lpwstr>
  </property>
  <property fmtid="{D5CDD505-2E9C-101B-9397-08002B2CF9AE}" pid="18" name="DocumentSetDescription">
    <vt:lpwstr/>
  </property>
  <property fmtid="{D5CDD505-2E9C-101B-9397-08002B2CF9AE}" pid="19" name="Behandelaar">
    <vt:lpwstr/>
  </property>
  <property fmtid="{D5CDD505-2E9C-101B-9397-08002B2CF9AE}" pid="20" name="iadc89b14e6f46d3bf0676593dca1557">
    <vt:lpwstr/>
  </property>
  <property fmtid="{D5CDD505-2E9C-101B-9397-08002B2CF9AE}" pid="21" name="Dossiertype">
    <vt:lpwstr/>
  </property>
</Properties>
</file>